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diagrams/data1.xml" ContentType="application/vnd.openxmlformats-officedocument.drawingml.diagramData+xml"/>
  <Override PartName="/word/footer3.xml" ContentType="application/vnd.openxmlformats-officedocument.wordprocessingml.foot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webSettings.xml" ContentType="application/vnd.openxmlformats-officedocument.wordprocessingml.webSettings+xml"/>
  <Override PartName="/customXml/itemProps1.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6C7104" w14:textId="6894BAE2" w:rsidR="003B6BBB" w:rsidRDefault="000F5EDC" w:rsidP="00F90327">
      <w:pPr>
        <w:ind w:left="-851"/>
      </w:pPr>
      <w:r>
        <w:rPr>
          <w:noProof/>
        </w:rPr>
        <mc:AlternateContent>
          <mc:Choice Requires="wpg">
            <w:drawing>
              <wp:anchor distT="0" distB="0" distL="114300" distR="114300" simplePos="0" relativeHeight="251686912" behindDoc="1" locked="0" layoutInCell="1" allowOverlap="1" wp14:anchorId="2CD26EA8" wp14:editId="24A0129D">
                <wp:simplePos x="0" y="0"/>
                <wp:positionH relativeFrom="margin">
                  <wp:posOffset>-616585</wp:posOffset>
                </wp:positionH>
                <wp:positionV relativeFrom="page">
                  <wp:posOffset>14767</wp:posOffset>
                </wp:positionV>
                <wp:extent cx="7560310" cy="10692130"/>
                <wp:effectExtent l="0" t="0" r="2540" b="0"/>
                <wp:wrapNone/>
                <wp:docPr id="28"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10692130"/>
                          <a:chOff x="0" y="0"/>
                          <a:chExt cx="11906" cy="16838"/>
                        </a:xfrm>
                      </wpg:grpSpPr>
                      <pic:pic xmlns:pic="http://schemas.openxmlformats.org/drawingml/2006/picture">
                        <pic:nvPicPr>
                          <pic:cNvPr id="29" name="Picture 1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06" cy="168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 name="AutoShape 13"/>
                        <wps:cNvSpPr>
                          <a:spLocks/>
                        </wps:cNvSpPr>
                        <wps:spPr bwMode="auto">
                          <a:xfrm>
                            <a:off x="7462" y="820"/>
                            <a:ext cx="3724" cy="1129"/>
                          </a:xfrm>
                          <a:custGeom>
                            <a:avLst/>
                            <a:gdLst>
                              <a:gd name="T0" fmla="+- 0 7859 7462"/>
                              <a:gd name="T1" fmla="*/ T0 w 3724"/>
                              <a:gd name="T2" fmla="+- 0 2612 1762"/>
                              <a:gd name="T3" fmla="*/ 2612 h 1129"/>
                              <a:gd name="T4" fmla="+- 0 7660 7462"/>
                              <a:gd name="T5" fmla="*/ T4 w 3724"/>
                              <a:gd name="T6" fmla="+- 0 2879 1762"/>
                              <a:gd name="T7" fmla="*/ 2879 h 1129"/>
                              <a:gd name="T8" fmla="+- 0 8634 7462"/>
                              <a:gd name="T9" fmla="*/ T8 w 3724"/>
                              <a:gd name="T10" fmla="+- 0 2431 1762"/>
                              <a:gd name="T11" fmla="*/ 2431 h 1129"/>
                              <a:gd name="T12" fmla="+- 0 8385 7462"/>
                              <a:gd name="T13" fmla="*/ T12 w 3724"/>
                              <a:gd name="T14" fmla="+- 0 2347 1762"/>
                              <a:gd name="T15" fmla="*/ 2347 h 1129"/>
                              <a:gd name="T16" fmla="+- 0 8205 7462"/>
                              <a:gd name="T17" fmla="*/ T16 w 3724"/>
                              <a:gd name="T18" fmla="+- 0 2428 1762"/>
                              <a:gd name="T19" fmla="*/ 2428 h 1129"/>
                              <a:gd name="T20" fmla="+- 0 8132 7462"/>
                              <a:gd name="T21" fmla="*/ T20 w 3724"/>
                              <a:gd name="T22" fmla="+- 0 2591 1762"/>
                              <a:gd name="T23" fmla="*/ 2591 h 1129"/>
                              <a:gd name="T24" fmla="+- 0 8173 7462"/>
                              <a:gd name="T25" fmla="*/ T24 w 3724"/>
                              <a:gd name="T26" fmla="+- 0 2767 1762"/>
                              <a:gd name="T27" fmla="*/ 2767 h 1129"/>
                              <a:gd name="T28" fmla="+- 0 8323 7462"/>
                              <a:gd name="T29" fmla="*/ T28 w 3724"/>
                              <a:gd name="T30" fmla="+- 0 2877 1762"/>
                              <a:gd name="T31" fmla="*/ 2877 h 1129"/>
                              <a:gd name="T32" fmla="+- 0 8578 7462"/>
                              <a:gd name="T33" fmla="*/ T32 w 3724"/>
                              <a:gd name="T34" fmla="+- 0 2849 1762"/>
                              <a:gd name="T35" fmla="*/ 2849 h 1129"/>
                              <a:gd name="T36" fmla="+- 0 8476 7462"/>
                              <a:gd name="T37" fmla="*/ T36 w 3724"/>
                              <a:gd name="T38" fmla="+- 0 2708 1762"/>
                              <a:gd name="T39" fmla="*/ 2708 h 1129"/>
                              <a:gd name="T40" fmla="+- 0 8352 7462"/>
                              <a:gd name="T41" fmla="*/ T40 w 3724"/>
                              <a:gd name="T42" fmla="+- 0 2701 1762"/>
                              <a:gd name="T43" fmla="*/ 2701 h 1129"/>
                              <a:gd name="T44" fmla="+- 0 8340 7462"/>
                              <a:gd name="T45" fmla="*/ T44 w 3724"/>
                              <a:gd name="T46" fmla="+- 0 2551 1762"/>
                              <a:gd name="T47" fmla="*/ 2551 h 1129"/>
                              <a:gd name="T48" fmla="+- 0 8459 7462"/>
                              <a:gd name="T49" fmla="*/ T48 w 3724"/>
                              <a:gd name="T50" fmla="+- 0 2515 1762"/>
                              <a:gd name="T51" fmla="*/ 2515 h 1129"/>
                              <a:gd name="T52" fmla="+- 0 9269 7462"/>
                              <a:gd name="T53" fmla="*/ T52 w 3724"/>
                              <a:gd name="T54" fmla="+- 0 2565 1762"/>
                              <a:gd name="T55" fmla="*/ 2565 h 1129"/>
                              <a:gd name="T56" fmla="+- 0 9217 7462"/>
                              <a:gd name="T57" fmla="*/ T56 w 3724"/>
                              <a:gd name="T58" fmla="+- 0 2447 1762"/>
                              <a:gd name="T59" fmla="*/ 2447 h 1129"/>
                              <a:gd name="T60" fmla="+- 0 9070 7462"/>
                              <a:gd name="T61" fmla="*/ T60 w 3724"/>
                              <a:gd name="T62" fmla="+- 0 2356 1762"/>
                              <a:gd name="T63" fmla="*/ 2356 h 1129"/>
                              <a:gd name="T64" fmla="+- 0 8937 7462"/>
                              <a:gd name="T65" fmla="*/ T64 w 3724"/>
                              <a:gd name="T66" fmla="+- 0 2493 1762"/>
                              <a:gd name="T67" fmla="*/ 2493 h 1129"/>
                              <a:gd name="T68" fmla="+- 0 9042 7462"/>
                              <a:gd name="T69" fmla="*/ T68 w 3724"/>
                              <a:gd name="T70" fmla="+- 0 2502 1762"/>
                              <a:gd name="T71" fmla="*/ 2502 h 1129"/>
                              <a:gd name="T72" fmla="+- 0 9020 7462"/>
                              <a:gd name="T73" fmla="*/ T72 w 3724"/>
                              <a:gd name="T74" fmla="+- 0 2347 1762"/>
                              <a:gd name="T75" fmla="*/ 2347 h 1129"/>
                              <a:gd name="T76" fmla="+- 0 8814 7462"/>
                              <a:gd name="T77" fmla="*/ T76 w 3724"/>
                              <a:gd name="T78" fmla="+- 0 2395 1762"/>
                              <a:gd name="T79" fmla="*/ 2395 h 1129"/>
                              <a:gd name="T80" fmla="+- 0 8710 7462"/>
                              <a:gd name="T81" fmla="*/ T80 w 3724"/>
                              <a:gd name="T82" fmla="+- 0 2543 1762"/>
                              <a:gd name="T83" fmla="*/ 2543 h 1129"/>
                              <a:gd name="T84" fmla="+- 0 8711 7462"/>
                              <a:gd name="T85" fmla="*/ T84 w 3724"/>
                              <a:gd name="T86" fmla="+- 0 2701 1762"/>
                              <a:gd name="T87" fmla="*/ 2701 h 1129"/>
                              <a:gd name="T88" fmla="+- 0 8815 7462"/>
                              <a:gd name="T89" fmla="*/ T88 w 3724"/>
                              <a:gd name="T90" fmla="+- 0 2843 1762"/>
                              <a:gd name="T91" fmla="*/ 2843 h 1129"/>
                              <a:gd name="T92" fmla="+- 0 9033 7462"/>
                              <a:gd name="T93" fmla="*/ T92 w 3724"/>
                              <a:gd name="T94" fmla="+- 0 2887 1762"/>
                              <a:gd name="T95" fmla="*/ 2887 h 1129"/>
                              <a:gd name="T96" fmla="+- 0 9243 7462"/>
                              <a:gd name="T97" fmla="*/ T96 w 3724"/>
                              <a:gd name="T98" fmla="+- 0 2754 1762"/>
                              <a:gd name="T99" fmla="*/ 2754 h 1129"/>
                              <a:gd name="T100" fmla="+- 0 9037 7462"/>
                              <a:gd name="T101" fmla="*/ T100 w 3724"/>
                              <a:gd name="T102" fmla="+- 0 2746 1762"/>
                              <a:gd name="T103" fmla="*/ 2746 h 1129"/>
                              <a:gd name="T104" fmla="+- 0 8932 7462"/>
                              <a:gd name="T105" fmla="*/ T104 w 3724"/>
                              <a:gd name="T106" fmla="+- 0 2735 1762"/>
                              <a:gd name="T107" fmla="*/ 2735 h 1129"/>
                              <a:gd name="T108" fmla="+- 0 9271 7462"/>
                              <a:gd name="T109" fmla="*/ T108 w 3724"/>
                              <a:gd name="T110" fmla="+- 0 2658 1762"/>
                              <a:gd name="T111" fmla="*/ 2658 h 1129"/>
                              <a:gd name="T112" fmla="+- 0 9860 7462"/>
                              <a:gd name="T113" fmla="*/ T112 w 3724"/>
                              <a:gd name="T114" fmla="+- 0 2511 1762"/>
                              <a:gd name="T115" fmla="*/ 2511 h 1129"/>
                              <a:gd name="T116" fmla="+- 0 9842 7462"/>
                              <a:gd name="T117" fmla="*/ T116 w 3724"/>
                              <a:gd name="T118" fmla="+- 0 2428 1762"/>
                              <a:gd name="T119" fmla="*/ 2428 h 1129"/>
                              <a:gd name="T120" fmla="+- 0 9750 7462"/>
                              <a:gd name="T121" fmla="*/ T120 w 3724"/>
                              <a:gd name="T122" fmla="+- 0 2351 1762"/>
                              <a:gd name="T123" fmla="*/ 2351 h 1129"/>
                              <a:gd name="T124" fmla="+- 0 9559 7462"/>
                              <a:gd name="T125" fmla="*/ T124 w 3724"/>
                              <a:gd name="T126" fmla="+- 0 2381 1762"/>
                              <a:gd name="T127" fmla="*/ 2381 h 1129"/>
                              <a:gd name="T128" fmla="+- 0 9524 7462"/>
                              <a:gd name="T129" fmla="*/ T128 w 3724"/>
                              <a:gd name="T130" fmla="+- 0 2879 1762"/>
                              <a:gd name="T131" fmla="*/ 2879 h 1129"/>
                              <a:gd name="T132" fmla="+- 0 9590 7462"/>
                              <a:gd name="T133" fmla="*/ T132 w 3724"/>
                              <a:gd name="T134" fmla="+- 0 2516 1762"/>
                              <a:gd name="T135" fmla="*/ 2516 h 1129"/>
                              <a:gd name="T136" fmla="+- 0 9662 7462"/>
                              <a:gd name="T137" fmla="*/ T136 w 3724"/>
                              <a:gd name="T138" fmla="+- 0 2539 1762"/>
                              <a:gd name="T139" fmla="*/ 2539 h 1129"/>
                              <a:gd name="T140" fmla="+- 0 10290 7462"/>
                              <a:gd name="T141" fmla="*/ T140 w 3724"/>
                              <a:gd name="T142" fmla="+- 0 2718 1762"/>
                              <a:gd name="T143" fmla="*/ 2718 h 1129"/>
                              <a:gd name="T144" fmla="+- 0 10196 7462"/>
                              <a:gd name="T145" fmla="*/ T144 w 3724"/>
                              <a:gd name="T146" fmla="+- 0 2715 1762"/>
                              <a:gd name="T147" fmla="*/ 2715 h 1129"/>
                              <a:gd name="T148" fmla="+- 0 10178 7462"/>
                              <a:gd name="T149" fmla="*/ T148 w 3724"/>
                              <a:gd name="T150" fmla="+- 0 2192 1762"/>
                              <a:gd name="T151" fmla="*/ 2192 h 1129"/>
                              <a:gd name="T152" fmla="+- 0 9989 7462"/>
                              <a:gd name="T153" fmla="*/ T152 w 3724"/>
                              <a:gd name="T154" fmla="+- 0 2759 1762"/>
                              <a:gd name="T155" fmla="*/ 2759 h 1129"/>
                              <a:gd name="T156" fmla="+- 0 10035 7462"/>
                              <a:gd name="T157" fmla="*/ T156 w 3724"/>
                              <a:gd name="T158" fmla="+- 0 2856 1762"/>
                              <a:gd name="T159" fmla="*/ 2856 h 1129"/>
                              <a:gd name="T160" fmla="+- 0 10130 7462"/>
                              <a:gd name="T161" fmla="*/ T160 w 3724"/>
                              <a:gd name="T162" fmla="+- 0 2890 1762"/>
                              <a:gd name="T163" fmla="*/ 2890 h 1129"/>
                              <a:gd name="T164" fmla="+- 0 10279 7462"/>
                              <a:gd name="T165" fmla="*/ T164 w 3724"/>
                              <a:gd name="T166" fmla="+- 0 2866 1762"/>
                              <a:gd name="T167" fmla="*/ 2866 h 1129"/>
                              <a:gd name="T168" fmla="+- 0 10563 7462"/>
                              <a:gd name="T169" fmla="*/ T168 w 3724"/>
                              <a:gd name="T170" fmla="+- 0 2356 1762"/>
                              <a:gd name="T171" fmla="*/ 2356 h 1129"/>
                              <a:gd name="T172" fmla="+- 0 10468 7462"/>
                              <a:gd name="T173" fmla="*/ T172 w 3724"/>
                              <a:gd name="T174" fmla="+- 0 2268 1762"/>
                              <a:gd name="T175" fmla="*/ 2268 h 1129"/>
                              <a:gd name="T176" fmla="+- 0 11150 7462"/>
                              <a:gd name="T177" fmla="*/ T176 w 3724"/>
                              <a:gd name="T178" fmla="+- 0 2688 1762"/>
                              <a:gd name="T179" fmla="*/ 2688 h 1129"/>
                              <a:gd name="T180" fmla="+- 0 11112 7462"/>
                              <a:gd name="T181" fmla="*/ T180 w 3724"/>
                              <a:gd name="T182" fmla="+- 0 2433 1762"/>
                              <a:gd name="T183" fmla="*/ 2433 h 1129"/>
                              <a:gd name="T184" fmla="+- 0 10764 7462"/>
                              <a:gd name="T185" fmla="*/ T184 w 3724"/>
                              <a:gd name="T186" fmla="+- 0 2363 1762"/>
                              <a:gd name="T187" fmla="*/ 2363 h 1129"/>
                              <a:gd name="T188" fmla="+- 0 10788 7462"/>
                              <a:gd name="T189" fmla="*/ T188 w 3724"/>
                              <a:gd name="T190" fmla="+- 0 2488 1762"/>
                              <a:gd name="T191" fmla="*/ 2488 h 1129"/>
                              <a:gd name="T192" fmla="+- 0 10927 7462"/>
                              <a:gd name="T193" fmla="*/ T192 w 3724"/>
                              <a:gd name="T194" fmla="+- 0 2483 1762"/>
                              <a:gd name="T195" fmla="*/ 2483 h 1129"/>
                              <a:gd name="T196" fmla="+- 0 10961 7462"/>
                              <a:gd name="T197" fmla="*/ T196 w 3724"/>
                              <a:gd name="T198" fmla="+- 0 2658 1762"/>
                              <a:gd name="T199" fmla="*/ 2658 h 1129"/>
                              <a:gd name="T200" fmla="+- 0 10916 7462"/>
                              <a:gd name="T201" fmla="*/ T200 w 3724"/>
                              <a:gd name="T202" fmla="+- 0 2745 1762"/>
                              <a:gd name="T203" fmla="*/ 2745 h 1129"/>
                              <a:gd name="T204" fmla="+- 0 10825 7462"/>
                              <a:gd name="T205" fmla="*/ T204 w 3724"/>
                              <a:gd name="T206" fmla="+- 0 2740 1762"/>
                              <a:gd name="T207" fmla="*/ 2740 h 1129"/>
                              <a:gd name="T208" fmla="+- 0 10830 7462"/>
                              <a:gd name="T209" fmla="*/ T208 w 3724"/>
                              <a:gd name="T210" fmla="+- 0 2661 1762"/>
                              <a:gd name="T211" fmla="*/ 2661 h 1129"/>
                              <a:gd name="T212" fmla="+- 0 10937 7462"/>
                              <a:gd name="T213" fmla="*/ T212 w 3724"/>
                              <a:gd name="T214" fmla="+- 0 2651 1762"/>
                              <a:gd name="T215" fmla="*/ 2651 h 1129"/>
                              <a:gd name="T216" fmla="+- 0 10855 7462"/>
                              <a:gd name="T217" fmla="*/ T216 w 3724"/>
                              <a:gd name="T218" fmla="+- 0 2542 1762"/>
                              <a:gd name="T219" fmla="*/ 2542 h 1129"/>
                              <a:gd name="T220" fmla="+- 0 10709 7462"/>
                              <a:gd name="T221" fmla="*/ T220 w 3724"/>
                              <a:gd name="T222" fmla="+- 0 2580 1762"/>
                              <a:gd name="T223" fmla="*/ 2580 h 1129"/>
                              <a:gd name="T224" fmla="+- 0 10634 7462"/>
                              <a:gd name="T225" fmla="*/ T224 w 3724"/>
                              <a:gd name="T226" fmla="+- 0 2683 1762"/>
                              <a:gd name="T227" fmla="*/ 2683 h 1129"/>
                              <a:gd name="T228" fmla="+- 0 10643 7462"/>
                              <a:gd name="T229" fmla="*/ T228 w 3724"/>
                              <a:gd name="T230" fmla="+- 0 2788 1762"/>
                              <a:gd name="T231" fmla="*/ 2788 h 1129"/>
                              <a:gd name="T232" fmla="+- 0 10723 7462"/>
                              <a:gd name="T233" fmla="*/ T232 w 3724"/>
                              <a:gd name="T234" fmla="+- 0 2869 1762"/>
                              <a:gd name="T235" fmla="*/ 2869 h 1129"/>
                              <a:gd name="T236" fmla="+- 0 10863 7462"/>
                              <a:gd name="T237" fmla="*/ T236 w 3724"/>
                              <a:gd name="T238" fmla="+- 0 2883 1762"/>
                              <a:gd name="T239" fmla="*/ 2883 h 1129"/>
                              <a:gd name="T240" fmla="+- 0 10994 7462"/>
                              <a:gd name="T241" fmla="*/ T240 w 3724"/>
                              <a:gd name="T242" fmla="+- 0 2817 1762"/>
                              <a:gd name="T243" fmla="*/ 2817 h 1129"/>
                              <a:gd name="T244" fmla="+- 0 11082 7462"/>
                              <a:gd name="T245" fmla="*/ T244 w 3724"/>
                              <a:gd name="T246" fmla="+- 0 2888 1762"/>
                              <a:gd name="T247" fmla="*/ 2888 h 1129"/>
                              <a:gd name="T248" fmla="+- 0 11174 7462"/>
                              <a:gd name="T249" fmla="*/ T248 w 3724"/>
                              <a:gd name="T250" fmla="+- 0 2882 1762"/>
                              <a:gd name="T251" fmla="*/ 2882 h 11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3724" h="1129">
                                <a:moveTo>
                                  <a:pt x="668" y="1117"/>
                                </a:moveTo>
                                <a:lnTo>
                                  <a:pt x="620" y="979"/>
                                </a:lnTo>
                                <a:lnTo>
                                  <a:pt x="575" y="850"/>
                                </a:lnTo>
                                <a:lnTo>
                                  <a:pt x="499" y="631"/>
                                </a:lnTo>
                                <a:lnTo>
                                  <a:pt x="423" y="411"/>
                                </a:lnTo>
                                <a:lnTo>
                                  <a:pt x="397" y="411"/>
                                </a:lnTo>
                                <a:lnTo>
                                  <a:pt x="397" y="850"/>
                                </a:lnTo>
                                <a:lnTo>
                                  <a:pt x="269" y="850"/>
                                </a:lnTo>
                                <a:lnTo>
                                  <a:pt x="335" y="631"/>
                                </a:lnTo>
                                <a:lnTo>
                                  <a:pt x="397" y="850"/>
                                </a:lnTo>
                                <a:lnTo>
                                  <a:pt x="397" y="411"/>
                                </a:lnTo>
                                <a:lnTo>
                                  <a:pt x="246" y="411"/>
                                </a:lnTo>
                                <a:lnTo>
                                  <a:pt x="0" y="1117"/>
                                </a:lnTo>
                                <a:lnTo>
                                  <a:pt x="198" y="1117"/>
                                </a:lnTo>
                                <a:lnTo>
                                  <a:pt x="240" y="979"/>
                                </a:lnTo>
                                <a:lnTo>
                                  <a:pt x="428" y="979"/>
                                </a:lnTo>
                                <a:lnTo>
                                  <a:pt x="471" y="1117"/>
                                </a:lnTo>
                                <a:lnTo>
                                  <a:pt x="668" y="1117"/>
                                </a:lnTo>
                                <a:moveTo>
                                  <a:pt x="1212" y="726"/>
                                </a:moveTo>
                                <a:lnTo>
                                  <a:pt x="1194" y="696"/>
                                </a:lnTo>
                                <a:lnTo>
                                  <a:pt x="1172" y="669"/>
                                </a:lnTo>
                                <a:lnTo>
                                  <a:pt x="1146" y="645"/>
                                </a:lnTo>
                                <a:lnTo>
                                  <a:pt x="1116" y="624"/>
                                </a:lnTo>
                                <a:lnTo>
                                  <a:pt x="1082" y="606"/>
                                </a:lnTo>
                                <a:lnTo>
                                  <a:pt x="1044" y="594"/>
                                </a:lnTo>
                                <a:lnTo>
                                  <a:pt x="1002" y="586"/>
                                </a:lnTo>
                                <a:lnTo>
                                  <a:pt x="957" y="584"/>
                                </a:lnTo>
                                <a:lnTo>
                                  <a:pt x="923" y="585"/>
                                </a:lnTo>
                                <a:lnTo>
                                  <a:pt x="891" y="590"/>
                                </a:lnTo>
                                <a:lnTo>
                                  <a:pt x="861" y="597"/>
                                </a:lnTo>
                                <a:lnTo>
                                  <a:pt x="833" y="606"/>
                                </a:lnTo>
                                <a:lnTo>
                                  <a:pt x="807" y="618"/>
                                </a:lnTo>
                                <a:lnTo>
                                  <a:pt x="784" y="632"/>
                                </a:lnTo>
                                <a:lnTo>
                                  <a:pt x="762" y="648"/>
                                </a:lnTo>
                                <a:lnTo>
                                  <a:pt x="743" y="666"/>
                                </a:lnTo>
                                <a:lnTo>
                                  <a:pt x="726" y="685"/>
                                </a:lnTo>
                                <a:lnTo>
                                  <a:pt x="711" y="706"/>
                                </a:lnTo>
                                <a:lnTo>
                                  <a:pt x="698" y="729"/>
                                </a:lnTo>
                                <a:lnTo>
                                  <a:pt x="688" y="753"/>
                                </a:lnTo>
                                <a:lnTo>
                                  <a:pt x="680" y="778"/>
                                </a:lnTo>
                                <a:lnTo>
                                  <a:pt x="674" y="803"/>
                                </a:lnTo>
                                <a:lnTo>
                                  <a:pt x="670" y="829"/>
                                </a:lnTo>
                                <a:lnTo>
                                  <a:pt x="669" y="856"/>
                                </a:lnTo>
                                <a:lnTo>
                                  <a:pt x="670" y="882"/>
                                </a:lnTo>
                                <a:lnTo>
                                  <a:pt x="674" y="908"/>
                                </a:lnTo>
                                <a:lnTo>
                                  <a:pt x="680" y="934"/>
                                </a:lnTo>
                                <a:lnTo>
                                  <a:pt x="688" y="959"/>
                                </a:lnTo>
                                <a:lnTo>
                                  <a:pt x="698" y="982"/>
                                </a:lnTo>
                                <a:lnTo>
                                  <a:pt x="711" y="1005"/>
                                </a:lnTo>
                                <a:lnTo>
                                  <a:pt x="726" y="1026"/>
                                </a:lnTo>
                                <a:lnTo>
                                  <a:pt x="743" y="1045"/>
                                </a:lnTo>
                                <a:lnTo>
                                  <a:pt x="762" y="1063"/>
                                </a:lnTo>
                                <a:lnTo>
                                  <a:pt x="784" y="1079"/>
                                </a:lnTo>
                                <a:lnTo>
                                  <a:pt x="807" y="1093"/>
                                </a:lnTo>
                                <a:lnTo>
                                  <a:pt x="833" y="1105"/>
                                </a:lnTo>
                                <a:lnTo>
                                  <a:pt x="861" y="1115"/>
                                </a:lnTo>
                                <a:lnTo>
                                  <a:pt x="891" y="1122"/>
                                </a:lnTo>
                                <a:lnTo>
                                  <a:pt x="923" y="1126"/>
                                </a:lnTo>
                                <a:lnTo>
                                  <a:pt x="957" y="1127"/>
                                </a:lnTo>
                                <a:lnTo>
                                  <a:pt x="1002" y="1125"/>
                                </a:lnTo>
                                <a:lnTo>
                                  <a:pt x="1044" y="1117"/>
                                </a:lnTo>
                                <a:lnTo>
                                  <a:pt x="1082" y="1105"/>
                                </a:lnTo>
                                <a:lnTo>
                                  <a:pt x="1116" y="1087"/>
                                </a:lnTo>
                                <a:lnTo>
                                  <a:pt x="1146" y="1066"/>
                                </a:lnTo>
                                <a:lnTo>
                                  <a:pt x="1172" y="1042"/>
                                </a:lnTo>
                                <a:lnTo>
                                  <a:pt x="1194" y="1015"/>
                                </a:lnTo>
                                <a:lnTo>
                                  <a:pt x="1212" y="985"/>
                                </a:lnTo>
                                <a:lnTo>
                                  <a:pt x="1156" y="968"/>
                                </a:lnTo>
                                <a:lnTo>
                                  <a:pt x="1028" y="929"/>
                                </a:lnTo>
                                <a:lnTo>
                                  <a:pt x="1014" y="946"/>
                                </a:lnTo>
                                <a:lnTo>
                                  <a:pt x="997" y="958"/>
                                </a:lnTo>
                                <a:lnTo>
                                  <a:pt x="977" y="966"/>
                                </a:lnTo>
                                <a:lnTo>
                                  <a:pt x="956" y="968"/>
                                </a:lnTo>
                                <a:lnTo>
                                  <a:pt x="937" y="966"/>
                                </a:lnTo>
                                <a:lnTo>
                                  <a:pt x="920" y="961"/>
                                </a:lnTo>
                                <a:lnTo>
                                  <a:pt x="904" y="952"/>
                                </a:lnTo>
                                <a:lnTo>
                                  <a:pt x="890" y="939"/>
                                </a:lnTo>
                                <a:lnTo>
                                  <a:pt x="878" y="922"/>
                                </a:lnTo>
                                <a:lnTo>
                                  <a:pt x="870" y="903"/>
                                </a:lnTo>
                                <a:lnTo>
                                  <a:pt x="865" y="881"/>
                                </a:lnTo>
                                <a:lnTo>
                                  <a:pt x="863" y="856"/>
                                </a:lnTo>
                                <a:lnTo>
                                  <a:pt x="865" y="830"/>
                                </a:lnTo>
                                <a:lnTo>
                                  <a:pt x="870" y="808"/>
                                </a:lnTo>
                                <a:lnTo>
                                  <a:pt x="878" y="789"/>
                                </a:lnTo>
                                <a:lnTo>
                                  <a:pt x="890" y="773"/>
                                </a:lnTo>
                                <a:lnTo>
                                  <a:pt x="904" y="760"/>
                                </a:lnTo>
                                <a:lnTo>
                                  <a:pt x="920" y="751"/>
                                </a:lnTo>
                                <a:lnTo>
                                  <a:pt x="937" y="745"/>
                                </a:lnTo>
                                <a:lnTo>
                                  <a:pt x="956" y="743"/>
                                </a:lnTo>
                                <a:lnTo>
                                  <a:pt x="977" y="746"/>
                                </a:lnTo>
                                <a:lnTo>
                                  <a:pt x="997" y="753"/>
                                </a:lnTo>
                                <a:lnTo>
                                  <a:pt x="1014" y="765"/>
                                </a:lnTo>
                                <a:lnTo>
                                  <a:pt x="1028" y="782"/>
                                </a:lnTo>
                                <a:lnTo>
                                  <a:pt x="1156" y="743"/>
                                </a:lnTo>
                                <a:lnTo>
                                  <a:pt x="1212" y="726"/>
                                </a:lnTo>
                                <a:moveTo>
                                  <a:pt x="1811" y="856"/>
                                </a:moveTo>
                                <a:lnTo>
                                  <a:pt x="1810" y="829"/>
                                </a:lnTo>
                                <a:lnTo>
                                  <a:pt x="1807" y="803"/>
                                </a:lnTo>
                                <a:lnTo>
                                  <a:pt x="1806" y="800"/>
                                </a:lnTo>
                                <a:lnTo>
                                  <a:pt x="1801" y="778"/>
                                </a:lnTo>
                                <a:lnTo>
                                  <a:pt x="1793" y="753"/>
                                </a:lnTo>
                                <a:lnTo>
                                  <a:pt x="1782" y="729"/>
                                </a:lnTo>
                                <a:lnTo>
                                  <a:pt x="1777" y="718"/>
                                </a:lnTo>
                                <a:lnTo>
                                  <a:pt x="1770" y="706"/>
                                </a:lnTo>
                                <a:lnTo>
                                  <a:pt x="1755" y="685"/>
                                </a:lnTo>
                                <a:lnTo>
                                  <a:pt x="1738" y="666"/>
                                </a:lnTo>
                                <a:lnTo>
                                  <a:pt x="1719" y="648"/>
                                </a:lnTo>
                                <a:lnTo>
                                  <a:pt x="1697" y="632"/>
                                </a:lnTo>
                                <a:lnTo>
                                  <a:pt x="1674" y="618"/>
                                </a:lnTo>
                                <a:lnTo>
                                  <a:pt x="1648" y="606"/>
                                </a:lnTo>
                                <a:lnTo>
                                  <a:pt x="1620" y="597"/>
                                </a:lnTo>
                                <a:lnTo>
                                  <a:pt x="1608" y="594"/>
                                </a:lnTo>
                                <a:lnTo>
                                  <a:pt x="1608" y="800"/>
                                </a:lnTo>
                                <a:lnTo>
                                  <a:pt x="1435" y="800"/>
                                </a:lnTo>
                                <a:lnTo>
                                  <a:pt x="1439" y="782"/>
                                </a:lnTo>
                                <a:lnTo>
                                  <a:pt x="1445" y="766"/>
                                </a:lnTo>
                                <a:lnTo>
                                  <a:pt x="1453" y="752"/>
                                </a:lnTo>
                                <a:lnTo>
                                  <a:pt x="1463" y="740"/>
                                </a:lnTo>
                                <a:lnTo>
                                  <a:pt x="1475" y="731"/>
                                </a:lnTo>
                                <a:lnTo>
                                  <a:pt x="1489" y="724"/>
                                </a:lnTo>
                                <a:lnTo>
                                  <a:pt x="1505" y="720"/>
                                </a:lnTo>
                                <a:lnTo>
                                  <a:pt x="1522" y="718"/>
                                </a:lnTo>
                                <a:lnTo>
                                  <a:pt x="1539" y="720"/>
                                </a:lnTo>
                                <a:lnTo>
                                  <a:pt x="1554" y="724"/>
                                </a:lnTo>
                                <a:lnTo>
                                  <a:pt x="1568" y="731"/>
                                </a:lnTo>
                                <a:lnTo>
                                  <a:pt x="1580" y="740"/>
                                </a:lnTo>
                                <a:lnTo>
                                  <a:pt x="1591" y="752"/>
                                </a:lnTo>
                                <a:lnTo>
                                  <a:pt x="1599" y="766"/>
                                </a:lnTo>
                                <a:lnTo>
                                  <a:pt x="1605" y="782"/>
                                </a:lnTo>
                                <a:lnTo>
                                  <a:pt x="1608" y="800"/>
                                </a:lnTo>
                                <a:lnTo>
                                  <a:pt x="1608" y="594"/>
                                </a:lnTo>
                                <a:lnTo>
                                  <a:pt x="1590" y="590"/>
                                </a:lnTo>
                                <a:lnTo>
                                  <a:pt x="1558" y="585"/>
                                </a:lnTo>
                                <a:lnTo>
                                  <a:pt x="1525" y="584"/>
                                </a:lnTo>
                                <a:lnTo>
                                  <a:pt x="1490" y="585"/>
                                </a:lnTo>
                                <a:lnTo>
                                  <a:pt x="1458" y="590"/>
                                </a:lnTo>
                                <a:lnTo>
                                  <a:pt x="1428" y="597"/>
                                </a:lnTo>
                                <a:lnTo>
                                  <a:pt x="1401" y="606"/>
                                </a:lnTo>
                                <a:lnTo>
                                  <a:pt x="1375" y="619"/>
                                </a:lnTo>
                                <a:lnTo>
                                  <a:pt x="1352" y="633"/>
                                </a:lnTo>
                                <a:lnTo>
                                  <a:pt x="1330" y="649"/>
                                </a:lnTo>
                                <a:lnTo>
                                  <a:pt x="1311" y="667"/>
                                </a:lnTo>
                                <a:lnTo>
                                  <a:pt x="1294" y="686"/>
                                </a:lnTo>
                                <a:lnTo>
                                  <a:pt x="1279" y="708"/>
                                </a:lnTo>
                                <a:lnTo>
                                  <a:pt x="1267" y="731"/>
                                </a:lnTo>
                                <a:lnTo>
                                  <a:pt x="1257" y="755"/>
                                </a:lnTo>
                                <a:lnTo>
                                  <a:pt x="1248" y="781"/>
                                </a:lnTo>
                                <a:lnTo>
                                  <a:pt x="1243" y="807"/>
                                </a:lnTo>
                                <a:lnTo>
                                  <a:pt x="1239" y="835"/>
                                </a:lnTo>
                                <a:lnTo>
                                  <a:pt x="1238" y="856"/>
                                </a:lnTo>
                                <a:lnTo>
                                  <a:pt x="1238" y="866"/>
                                </a:lnTo>
                                <a:lnTo>
                                  <a:pt x="1239" y="889"/>
                                </a:lnTo>
                                <a:lnTo>
                                  <a:pt x="1243" y="914"/>
                                </a:lnTo>
                                <a:lnTo>
                                  <a:pt x="1249" y="939"/>
                                </a:lnTo>
                                <a:lnTo>
                                  <a:pt x="1257" y="963"/>
                                </a:lnTo>
                                <a:lnTo>
                                  <a:pt x="1268" y="986"/>
                                </a:lnTo>
                                <a:lnTo>
                                  <a:pt x="1280" y="1008"/>
                                </a:lnTo>
                                <a:lnTo>
                                  <a:pt x="1295" y="1029"/>
                                </a:lnTo>
                                <a:lnTo>
                                  <a:pt x="1312" y="1048"/>
                                </a:lnTo>
                                <a:lnTo>
                                  <a:pt x="1331" y="1065"/>
                                </a:lnTo>
                                <a:lnTo>
                                  <a:pt x="1353" y="1081"/>
                                </a:lnTo>
                                <a:lnTo>
                                  <a:pt x="1376" y="1094"/>
                                </a:lnTo>
                                <a:lnTo>
                                  <a:pt x="1402" y="1106"/>
                                </a:lnTo>
                                <a:lnTo>
                                  <a:pt x="1430" y="1115"/>
                                </a:lnTo>
                                <a:lnTo>
                                  <a:pt x="1460" y="1122"/>
                                </a:lnTo>
                                <a:lnTo>
                                  <a:pt x="1491" y="1126"/>
                                </a:lnTo>
                                <a:lnTo>
                                  <a:pt x="1525" y="1127"/>
                                </a:lnTo>
                                <a:lnTo>
                                  <a:pt x="1571" y="1125"/>
                                </a:lnTo>
                                <a:lnTo>
                                  <a:pt x="1614" y="1117"/>
                                </a:lnTo>
                                <a:lnTo>
                                  <a:pt x="1652" y="1105"/>
                                </a:lnTo>
                                <a:lnTo>
                                  <a:pt x="1687" y="1087"/>
                                </a:lnTo>
                                <a:lnTo>
                                  <a:pt x="1718" y="1066"/>
                                </a:lnTo>
                                <a:lnTo>
                                  <a:pt x="1745" y="1042"/>
                                </a:lnTo>
                                <a:lnTo>
                                  <a:pt x="1767" y="1015"/>
                                </a:lnTo>
                                <a:lnTo>
                                  <a:pt x="1781" y="992"/>
                                </a:lnTo>
                                <a:lnTo>
                                  <a:pt x="1785" y="985"/>
                                </a:lnTo>
                                <a:lnTo>
                                  <a:pt x="1625" y="939"/>
                                </a:lnTo>
                                <a:lnTo>
                                  <a:pt x="1620" y="951"/>
                                </a:lnTo>
                                <a:lnTo>
                                  <a:pt x="1612" y="961"/>
                                </a:lnTo>
                                <a:lnTo>
                                  <a:pt x="1601" y="970"/>
                                </a:lnTo>
                                <a:lnTo>
                                  <a:pt x="1589" y="978"/>
                                </a:lnTo>
                                <a:lnTo>
                                  <a:pt x="1575" y="984"/>
                                </a:lnTo>
                                <a:lnTo>
                                  <a:pt x="1561" y="988"/>
                                </a:lnTo>
                                <a:lnTo>
                                  <a:pt x="1546" y="991"/>
                                </a:lnTo>
                                <a:lnTo>
                                  <a:pt x="1531" y="992"/>
                                </a:lnTo>
                                <a:lnTo>
                                  <a:pt x="1515" y="991"/>
                                </a:lnTo>
                                <a:lnTo>
                                  <a:pt x="1499" y="987"/>
                                </a:lnTo>
                                <a:lnTo>
                                  <a:pt x="1484" y="982"/>
                                </a:lnTo>
                                <a:lnTo>
                                  <a:pt x="1470" y="973"/>
                                </a:lnTo>
                                <a:lnTo>
                                  <a:pt x="1458" y="963"/>
                                </a:lnTo>
                                <a:lnTo>
                                  <a:pt x="1448" y="949"/>
                                </a:lnTo>
                                <a:lnTo>
                                  <a:pt x="1442" y="933"/>
                                </a:lnTo>
                                <a:lnTo>
                                  <a:pt x="1439" y="913"/>
                                </a:lnTo>
                                <a:lnTo>
                                  <a:pt x="1806" y="913"/>
                                </a:lnTo>
                                <a:lnTo>
                                  <a:pt x="1808" y="905"/>
                                </a:lnTo>
                                <a:lnTo>
                                  <a:pt x="1809" y="896"/>
                                </a:lnTo>
                                <a:lnTo>
                                  <a:pt x="1811" y="876"/>
                                </a:lnTo>
                                <a:lnTo>
                                  <a:pt x="1811" y="866"/>
                                </a:lnTo>
                                <a:lnTo>
                                  <a:pt x="1811" y="856"/>
                                </a:lnTo>
                                <a:moveTo>
                                  <a:pt x="2399" y="1117"/>
                                </a:moveTo>
                                <a:lnTo>
                                  <a:pt x="2399" y="767"/>
                                </a:lnTo>
                                <a:lnTo>
                                  <a:pt x="2399" y="759"/>
                                </a:lnTo>
                                <a:lnTo>
                                  <a:pt x="2398" y="749"/>
                                </a:lnTo>
                                <a:lnTo>
                                  <a:pt x="2398" y="745"/>
                                </a:lnTo>
                                <a:lnTo>
                                  <a:pt x="2396" y="729"/>
                                </a:lnTo>
                                <a:lnTo>
                                  <a:pt x="2394" y="713"/>
                                </a:lnTo>
                                <a:lnTo>
                                  <a:pt x="2391" y="697"/>
                                </a:lnTo>
                                <a:lnTo>
                                  <a:pt x="2386" y="681"/>
                                </a:lnTo>
                                <a:lnTo>
                                  <a:pt x="2382" y="672"/>
                                </a:lnTo>
                                <a:lnTo>
                                  <a:pt x="2380" y="666"/>
                                </a:lnTo>
                                <a:lnTo>
                                  <a:pt x="2373" y="652"/>
                                </a:lnTo>
                                <a:lnTo>
                                  <a:pt x="2364" y="638"/>
                                </a:lnTo>
                                <a:lnTo>
                                  <a:pt x="2353" y="625"/>
                                </a:lnTo>
                                <a:lnTo>
                                  <a:pt x="2340" y="614"/>
                                </a:lnTo>
                                <a:lnTo>
                                  <a:pt x="2325" y="603"/>
                                </a:lnTo>
                                <a:lnTo>
                                  <a:pt x="2308" y="595"/>
                                </a:lnTo>
                                <a:lnTo>
                                  <a:pt x="2288" y="589"/>
                                </a:lnTo>
                                <a:lnTo>
                                  <a:pt x="2265" y="585"/>
                                </a:lnTo>
                                <a:lnTo>
                                  <a:pt x="2240" y="584"/>
                                </a:lnTo>
                                <a:lnTo>
                                  <a:pt x="2207" y="585"/>
                                </a:lnTo>
                                <a:lnTo>
                                  <a:pt x="2176" y="590"/>
                                </a:lnTo>
                                <a:lnTo>
                                  <a:pt x="2147" y="597"/>
                                </a:lnTo>
                                <a:lnTo>
                                  <a:pt x="2121" y="606"/>
                                </a:lnTo>
                                <a:lnTo>
                                  <a:pt x="2097" y="619"/>
                                </a:lnTo>
                                <a:lnTo>
                                  <a:pt x="2076" y="634"/>
                                </a:lnTo>
                                <a:lnTo>
                                  <a:pt x="2058" y="651"/>
                                </a:lnTo>
                                <a:lnTo>
                                  <a:pt x="2043" y="672"/>
                                </a:lnTo>
                                <a:lnTo>
                                  <a:pt x="2043" y="594"/>
                                </a:lnTo>
                                <a:lnTo>
                                  <a:pt x="1873" y="594"/>
                                </a:lnTo>
                                <a:lnTo>
                                  <a:pt x="1873" y="1117"/>
                                </a:lnTo>
                                <a:lnTo>
                                  <a:pt x="2062" y="1117"/>
                                </a:lnTo>
                                <a:lnTo>
                                  <a:pt x="2062" y="824"/>
                                </a:lnTo>
                                <a:lnTo>
                                  <a:pt x="2069" y="808"/>
                                </a:lnTo>
                                <a:lnTo>
                                  <a:pt x="2078" y="794"/>
                                </a:lnTo>
                                <a:lnTo>
                                  <a:pt x="2089" y="781"/>
                                </a:lnTo>
                                <a:lnTo>
                                  <a:pt x="2102" y="770"/>
                                </a:lnTo>
                                <a:lnTo>
                                  <a:pt x="2115" y="761"/>
                                </a:lnTo>
                                <a:lnTo>
                                  <a:pt x="2128" y="754"/>
                                </a:lnTo>
                                <a:lnTo>
                                  <a:pt x="2140" y="750"/>
                                </a:lnTo>
                                <a:lnTo>
                                  <a:pt x="2152" y="749"/>
                                </a:lnTo>
                                <a:lnTo>
                                  <a:pt x="2164" y="750"/>
                                </a:lnTo>
                                <a:lnTo>
                                  <a:pt x="2174" y="753"/>
                                </a:lnTo>
                                <a:lnTo>
                                  <a:pt x="2184" y="759"/>
                                </a:lnTo>
                                <a:lnTo>
                                  <a:pt x="2193" y="767"/>
                                </a:lnTo>
                                <a:lnTo>
                                  <a:pt x="2200" y="777"/>
                                </a:lnTo>
                                <a:lnTo>
                                  <a:pt x="2206" y="789"/>
                                </a:lnTo>
                                <a:lnTo>
                                  <a:pt x="2209" y="805"/>
                                </a:lnTo>
                                <a:lnTo>
                                  <a:pt x="2210" y="823"/>
                                </a:lnTo>
                                <a:lnTo>
                                  <a:pt x="2210" y="1117"/>
                                </a:lnTo>
                                <a:lnTo>
                                  <a:pt x="2399" y="1117"/>
                                </a:lnTo>
                                <a:moveTo>
                                  <a:pt x="2858" y="1088"/>
                                </a:moveTo>
                                <a:lnTo>
                                  <a:pt x="2828" y="956"/>
                                </a:lnTo>
                                <a:lnTo>
                                  <a:pt x="2824" y="939"/>
                                </a:lnTo>
                                <a:lnTo>
                                  <a:pt x="2812" y="944"/>
                                </a:lnTo>
                                <a:lnTo>
                                  <a:pt x="2800" y="949"/>
                                </a:lnTo>
                                <a:lnTo>
                                  <a:pt x="2776" y="955"/>
                                </a:lnTo>
                                <a:lnTo>
                                  <a:pt x="2766" y="956"/>
                                </a:lnTo>
                                <a:lnTo>
                                  <a:pt x="2744" y="956"/>
                                </a:lnTo>
                                <a:lnTo>
                                  <a:pt x="2734" y="953"/>
                                </a:lnTo>
                                <a:lnTo>
                                  <a:pt x="2719" y="939"/>
                                </a:lnTo>
                                <a:lnTo>
                                  <a:pt x="2716" y="927"/>
                                </a:lnTo>
                                <a:lnTo>
                                  <a:pt x="2716" y="736"/>
                                </a:lnTo>
                                <a:lnTo>
                                  <a:pt x="2818" y="736"/>
                                </a:lnTo>
                                <a:lnTo>
                                  <a:pt x="2818" y="594"/>
                                </a:lnTo>
                                <a:lnTo>
                                  <a:pt x="2716" y="594"/>
                                </a:lnTo>
                                <a:lnTo>
                                  <a:pt x="2716" y="430"/>
                                </a:lnTo>
                                <a:lnTo>
                                  <a:pt x="2527" y="430"/>
                                </a:lnTo>
                                <a:lnTo>
                                  <a:pt x="2527" y="594"/>
                                </a:lnTo>
                                <a:lnTo>
                                  <a:pt x="2462" y="594"/>
                                </a:lnTo>
                                <a:lnTo>
                                  <a:pt x="2462" y="736"/>
                                </a:lnTo>
                                <a:lnTo>
                                  <a:pt x="2527" y="736"/>
                                </a:lnTo>
                                <a:lnTo>
                                  <a:pt x="2527" y="976"/>
                                </a:lnTo>
                                <a:lnTo>
                                  <a:pt x="2527" y="997"/>
                                </a:lnTo>
                                <a:lnTo>
                                  <a:pt x="2530" y="1015"/>
                                </a:lnTo>
                                <a:lnTo>
                                  <a:pt x="2534" y="1032"/>
                                </a:lnTo>
                                <a:lnTo>
                                  <a:pt x="2539" y="1048"/>
                                </a:lnTo>
                                <a:lnTo>
                                  <a:pt x="2546" y="1061"/>
                                </a:lnTo>
                                <a:lnTo>
                                  <a:pt x="2554" y="1074"/>
                                </a:lnTo>
                                <a:lnTo>
                                  <a:pt x="2563" y="1085"/>
                                </a:lnTo>
                                <a:lnTo>
                                  <a:pt x="2573" y="1094"/>
                                </a:lnTo>
                                <a:lnTo>
                                  <a:pt x="2584" y="1103"/>
                                </a:lnTo>
                                <a:lnTo>
                                  <a:pt x="2596" y="1110"/>
                                </a:lnTo>
                                <a:lnTo>
                                  <a:pt x="2609" y="1116"/>
                                </a:lnTo>
                                <a:lnTo>
                                  <a:pt x="2623" y="1120"/>
                                </a:lnTo>
                                <a:lnTo>
                                  <a:pt x="2638" y="1124"/>
                                </a:lnTo>
                                <a:lnTo>
                                  <a:pt x="2653" y="1126"/>
                                </a:lnTo>
                                <a:lnTo>
                                  <a:pt x="2668" y="1128"/>
                                </a:lnTo>
                                <a:lnTo>
                                  <a:pt x="2684" y="1128"/>
                                </a:lnTo>
                                <a:lnTo>
                                  <a:pt x="2706" y="1128"/>
                                </a:lnTo>
                                <a:lnTo>
                                  <a:pt x="2728" y="1125"/>
                                </a:lnTo>
                                <a:lnTo>
                                  <a:pt x="2750" y="1122"/>
                                </a:lnTo>
                                <a:lnTo>
                                  <a:pt x="2773" y="1117"/>
                                </a:lnTo>
                                <a:lnTo>
                                  <a:pt x="2795" y="1111"/>
                                </a:lnTo>
                                <a:lnTo>
                                  <a:pt x="2817" y="1104"/>
                                </a:lnTo>
                                <a:lnTo>
                                  <a:pt x="2838" y="1097"/>
                                </a:lnTo>
                                <a:lnTo>
                                  <a:pt x="2858" y="1088"/>
                                </a:lnTo>
                                <a:moveTo>
                                  <a:pt x="3101" y="594"/>
                                </a:moveTo>
                                <a:lnTo>
                                  <a:pt x="2912" y="594"/>
                                </a:lnTo>
                                <a:lnTo>
                                  <a:pt x="2912" y="1117"/>
                                </a:lnTo>
                                <a:lnTo>
                                  <a:pt x="3101" y="1117"/>
                                </a:lnTo>
                                <a:lnTo>
                                  <a:pt x="3101" y="594"/>
                                </a:lnTo>
                                <a:moveTo>
                                  <a:pt x="3259" y="253"/>
                                </a:moveTo>
                                <a:lnTo>
                                  <a:pt x="3096" y="164"/>
                                </a:lnTo>
                                <a:lnTo>
                                  <a:pt x="3006" y="0"/>
                                </a:lnTo>
                                <a:lnTo>
                                  <a:pt x="2917" y="164"/>
                                </a:lnTo>
                                <a:lnTo>
                                  <a:pt x="2753" y="253"/>
                                </a:lnTo>
                                <a:lnTo>
                                  <a:pt x="2917" y="343"/>
                                </a:lnTo>
                                <a:lnTo>
                                  <a:pt x="3006" y="506"/>
                                </a:lnTo>
                                <a:lnTo>
                                  <a:pt x="3096" y="343"/>
                                </a:lnTo>
                                <a:lnTo>
                                  <a:pt x="3259" y="253"/>
                                </a:lnTo>
                                <a:moveTo>
                                  <a:pt x="3724" y="958"/>
                                </a:moveTo>
                                <a:lnTo>
                                  <a:pt x="3710" y="957"/>
                                </a:lnTo>
                                <a:lnTo>
                                  <a:pt x="3701" y="953"/>
                                </a:lnTo>
                                <a:lnTo>
                                  <a:pt x="3690" y="939"/>
                                </a:lnTo>
                                <a:lnTo>
                                  <a:pt x="3688" y="926"/>
                                </a:lnTo>
                                <a:lnTo>
                                  <a:pt x="3688" y="882"/>
                                </a:lnTo>
                                <a:lnTo>
                                  <a:pt x="3688" y="807"/>
                                </a:lnTo>
                                <a:lnTo>
                                  <a:pt x="3687" y="800"/>
                                </a:lnTo>
                                <a:lnTo>
                                  <a:pt x="3683" y="755"/>
                                </a:lnTo>
                                <a:lnTo>
                                  <a:pt x="3671" y="711"/>
                                </a:lnTo>
                                <a:lnTo>
                                  <a:pt x="3671" y="709"/>
                                </a:lnTo>
                                <a:lnTo>
                                  <a:pt x="3650" y="671"/>
                                </a:lnTo>
                                <a:lnTo>
                                  <a:pt x="3620" y="640"/>
                                </a:lnTo>
                                <a:lnTo>
                                  <a:pt x="3583" y="615"/>
                                </a:lnTo>
                                <a:lnTo>
                                  <a:pt x="3538" y="598"/>
                                </a:lnTo>
                                <a:lnTo>
                                  <a:pt x="3486" y="587"/>
                                </a:lnTo>
                                <a:lnTo>
                                  <a:pt x="3427" y="584"/>
                                </a:lnTo>
                                <a:lnTo>
                                  <a:pt x="3363" y="588"/>
                                </a:lnTo>
                                <a:lnTo>
                                  <a:pt x="3302" y="601"/>
                                </a:lnTo>
                                <a:lnTo>
                                  <a:pt x="3245" y="621"/>
                                </a:lnTo>
                                <a:lnTo>
                                  <a:pt x="3191" y="651"/>
                                </a:lnTo>
                                <a:lnTo>
                                  <a:pt x="3246" y="768"/>
                                </a:lnTo>
                                <a:lnTo>
                                  <a:pt x="3267" y="755"/>
                                </a:lnTo>
                                <a:lnTo>
                                  <a:pt x="3287" y="744"/>
                                </a:lnTo>
                                <a:lnTo>
                                  <a:pt x="3306" y="734"/>
                                </a:lnTo>
                                <a:lnTo>
                                  <a:pt x="3326" y="726"/>
                                </a:lnTo>
                                <a:lnTo>
                                  <a:pt x="3345" y="719"/>
                                </a:lnTo>
                                <a:lnTo>
                                  <a:pt x="3365" y="715"/>
                                </a:lnTo>
                                <a:lnTo>
                                  <a:pt x="3386" y="712"/>
                                </a:lnTo>
                                <a:lnTo>
                                  <a:pt x="3408" y="711"/>
                                </a:lnTo>
                                <a:lnTo>
                                  <a:pt x="3430" y="712"/>
                                </a:lnTo>
                                <a:lnTo>
                                  <a:pt x="3449" y="716"/>
                                </a:lnTo>
                                <a:lnTo>
                                  <a:pt x="3465" y="721"/>
                                </a:lnTo>
                                <a:lnTo>
                                  <a:pt x="3477" y="729"/>
                                </a:lnTo>
                                <a:lnTo>
                                  <a:pt x="3487" y="739"/>
                                </a:lnTo>
                                <a:lnTo>
                                  <a:pt x="3493" y="752"/>
                                </a:lnTo>
                                <a:lnTo>
                                  <a:pt x="3497" y="767"/>
                                </a:lnTo>
                                <a:lnTo>
                                  <a:pt x="3499" y="783"/>
                                </a:lnTo>
                                <a:lnTo>
                                  <a:pt x="3499" y="800"/>
                                </a:lnTo>
                                <a:lnTo>
                                  <a:pt x="3499" y="896"/>
                                </a:lnTo>
                                <a:lnTo>
                                  <a:pt x="3499" y="942"/>
                                </a:lnTo>
                                <a:lnTo>
                                  <a:pt x="3496" y="948"/>
                                </a:lnTo>
                                <a:lnTo>
                                  <a:pt x="3487" y="961"/>
                                </a:lnTo>
                                <a:lnTo>
                                  <a:pt x="3481" y="967"/>
                                </a:lnTo>
                                <a:lnTo>
                                  <a:pt x="3474" y="972"/>
                                </a:lnTo>
                                <a:lnTo>
                                  <a:pt x="3464" y="978"/>
                                </a:lnTo>
                                <a:lnTo>
                                  <a:pt x="3454" y="983"/>
                                </a:lnTo>
                                <a:lnTo>
                                  <a:pt x="3430" y="990"/>
                                </a:lnTo>
                                <a:lnTo>
                                  <a:pt x="3418" y="992"/>
                                </a:lnTo>
                                <a:lnTo>
                                  <a:pt x="3407" y="992"/>
                                </a:lnTo>
                                <a:lnTo>
                                  <a:pt x="3394" y="991"/>
                                </a:lnTo>
                                <a:lnTo>
                                  <a:pt x="3383" y="988"/>
                                </a:lnTo>
                                <a:lnTo>
                                  <a:pt x="3372" y="984"/>
                                </a:lnTo>
                                <a:lnTo>
                                  <a:pt x="3363" y="978"/>
                                </a:lnTo>
                                <a:lnTo>
                                  <a:pt x="3351" y="969"/>
                                </a:lnTo>
                                <a:lnTo>
                                  <a:pt x="3345" y="957"/>
                                </a:lnTo>
                                <a:lnTo>
                                  <a:pt x="3345" y="942"/>
                                </a:lnTo>
                                <a:lnTo>
                                  <a:pt x="3347" y="930"/>
                                </a:lnTo>
                                <a:lnTo>
                                  <a:pt x="3351" y="919"/>
                                </a:lnTo>
                                <a:lnTo>
                                  <a:pt x="3358" y="908"/>
                                </a:lnTo>
                                <a:lnTo>
                                  <a:pt x="3368" y="899"/>
                                </a:lnTo>
                                <a:lnTo>
                                  <a:pt x="3380" y="892"/>
                                </a:lnTo>
                                <a:lnTo>
                                  <a:pt x="3394" y="887"/>
                                </a:lnTo>
                                <a:lnTo>
                                  <a:pt x="3409" y="884"/>
                                </a:lnTo>
                                <a:lnTo>
                                  <a:pt x="3426" y="882"/>
                                </a:lnTo>
                                <a:lnTo>
                                  <a:pt x="3437" y="882"/>
                                </a:lnTo>
                                <a:lnTo>
                                  <a:pt x="3449" y="884"/>
                                </a:lnTo>
                                <a:lnTo>
                                  <a:pt x="3475" y="889"/>
                                </a:lnTo>
                                <a:lnTo>
                                  <a:pt x="3487" y="892"/>
                                </a:lnTo>
                                <a:lnTo>
                                  <a:pt x="3499" y="896"/>
                                </a:lnTo>
                                <a:lnTo>
                                  <a:pt x="3499" y="800"/>
                                </a:lnTo>
                                <a:lnTo>
                                  <a:pt x="3476" y="791"/>
                                </a:lnTo>
                                <a:lnTo>
                                  <a:pt x="3451" y="785"/>
                                </a:lnTo>
                                <a:lnTo>
                                  <a:pt x="3424" y="781"/>
                                </a:lnTo>
                                <a:lnTo>
                                  <a:pt x="3393" y="780"/>
                                </a:lnTo>
                                <a:lnTo>
                                  <a:pt x="3369" y="781"/>
                                </a:lnTo>
                                <a:lnTo>
                                  <a:pt x="3346" y="783"/>
                                </a:lnTo>
                                <a:lnTo>
                                  <a:pt x="3323" y="787"/>
                                </a:lnTo>
                                <a:lnTo>
                                  <a:pt x="3302" y="793"/>
                                </a:lnTo>
                                <a:lnTo>
                                  <a:pt x="3282" y="800"/>
                                </a:lnTo>
                                <a:lnTo>
                                  <a:pt x="3264" y="809"/>
                                </a:lnTo>
                                <a:lnTo>
                                  <a:pt x="3247" y="818"/>
                                </a:lnTo>
                                <a:lnTo>
                                  <a:pt x="3231" y="830"/>
                                </a:lnTo>
                                <a:lnTo>
                                  <a:pt x="3217" y="842"/>
                                </a:lnTo>
                                <a:lnTo>
                                  <a:pt x="3204" y="856"/>
                                </a:lnTo>
                                <a:lnTo>
                                  <a:pt x="3193" y="871"/>
                                </a:lnTo>
                                <a:lnTo>
                                  <a:pt x="3184" y="886"/>
                                </a:lnTo>
                                <a:lnTo>
                                  <a:pt x="3177" y="903"/>
                                </a:lnTo>
                                <a:lnTo>
                                  <a:pt x="3172" y="921"/>
                                </a:lnTo>
                                <a:lnTo>
                                  <a:pt x="3168" y="940"/>
                                </a:lnTo>
                                <a:lnTo>
                                  <a:pt x="3167" y="957"/>
                                </a:lnTo>
                                <a:lnTo>
                                  <a:pt x="3167" y="961"/>
                                </a:lnTo>
                                <a:lnTo>
                                  <a:pt x="3168" y="977"/>
                                </a:lnTo>
                                <a:lnTo>
                                  <a:pt x="3171" y="994"/>
                                </a:lnTo>
                                <a:lnTo>
                                  <a:pt x="3175" y="1010"/>
                                </a:lnTo>
                                <a:lnTo>
                                  <a:pt x="3181" y="1026"/>
                                </a:lnTo>
                                <a:lnTo>
                                  <a:pt x="3189" y="1041"/>
                                </a:lnTo>
                                <a:lnTo>
                                  <a:pt x="3198" y="1055"/>
                                </a:lnTo>
                                <a:lnTo>
                                  <a:pt x="3208" y="1067"/>
                                </a:lnTo>
                                <a:lnTo>
                                  <a:pt x="3220" y="1079"/>
                                </a:lnTo>
                                <a:lnTo>
                                  <a:pt x="3232" y="1090"/>
                                </a:lnTo>
                                <a:lnTo>
                                  <a:pt x="3246" y="1099"/>
                                </a:lnTo>
                                <a:lnTo>
                                  <a:pt x="3261" y="1107"/>
                                </a:lnTo>
                                <a:lnTo>
                                  <a:pt x="3278" y="1114"/>
                                </a:lnTo>
                                <a:lnTo>
                                  <a:pt x="3295" y="1120"/>
                                </a:lnTo>
                                <a:lnTo>
                                  <a:pt x="3313" y="1124"/>
                                </a:lnTo>
                                <a:lnTo>
                                  <a:pt x="3331" y="1126"/>
                                </a:lnTo>
                                <a:lnTo>
                                  <a:pt x="3350" y="1127"/>
                                </a:lnTo>
                                <a:lnTo>
                                  <a:pt x="3376" y="1126"/>
                                </a:lnTo>
                                <a:lnTo>
                                  <a:pt x="3401" y="1121"/>
                                </a:lnTo>
                                <a:lnTo>
                                  <a:pt x="3425" y="1114"/>
                                </a:lnTo>
                                <a:lnTo>
                                  <a:pt x="3448" y="1104"/>
                                </a:lnTo>
                                <a:lnTo>
                                  <a:pt x="3470" y="1091"/>
                                </a:lnTo>
                                <a:lnTo>
                                  <a:pt x="3491" y="1075"/>
                                </a:lnTo>
                                <a:lnTo>
                                  <a:pt x="3510" y="1057"/>
                                </a:lnTo>
                                <a:lnTo>
                                  <a:pt x="3528" y="1036"/>
                                </a:lnTo>
                                <a:lnTo>
                                  <a:pt x="3532" y="1055"/>
                                </a:lnTo>
                                <a:lnTo>
                                  <a:pt x="3538" y="1071"/>
                                </a:lnTo>
                                <a:lnTo>
                                  <a:pt x="3545" y="1086"/>
                                </a:lnTo>
                                <a:lnTo>
                                  <a:pt x="3555" y="1099"/>
                                </a:lnTo>
                                <a:lnTo>
                                  <a:pt x="3567" y="1109"/>
                                </a:lnTo>
                                <a:lnTo>
                                  <a:pt x="3581" y="1117"/>
                                </a:lnTo>
                                <a:lnTo>
                                  <a:pt x="3599" y="1123"/>
                                </a:lnTo>
                                <a:lnTo>
                                  <a:pt x="3620" y="1126"/>
                                </a:lnTo>
                                <a:lnTo>
                                  <a:pt x="3644" y="1127"/>
                                </a:lnTo>
                                <a:lnTo>
                                  <a:pt x="3655" y="1127"/>
                                </a:lnTo>
                                <a:lnTo>
                                  <a:pt x="3667" y="1126"/>
                                </a:lnTo>
                                <a:lnTo>
                                  <a:pt x="3680" y="1125"/>
                                </a:lnTo>
                                <a:lnTo>
                                  <a:pt x="3691" y="1123"/>
                                </a:lnTo>
                                <a:lnTo>
                                  <a:pt x="3701" y="1122"/>
                                </a:lnTo>
                                <a:lnTo>
                                  <a:pt x="3712" y="1120"/>
                                </a:lnTo>
                                <a:lnTo>
                                  <a:pt x="3724" y="1117"/>
                                </a:lnTo>
                                <a:lnTo>
                                  <a:pt x="3724" y="1036"/>
                                </a:lnTo>
                                <a:lnTo>
                                  <a:pt x="3724" y="992"/>
                                </a:lnTo>
                                <a:lnTo>
                                  <a:pt x="3724" y="95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360FE5" id="Group 12" o:spid="_x0000_s1026" style="position:absolute;margin-left:-48.55pt;margin-top:1.15pt;width:595.3pt;height:841.9pt;z-index:-251629568;mso-position-horizontal-relative:margin;mso-position-vertical-relative:page" coordsize="11906,168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">
                <v:shape id="Picture 14" o:spid="_x0000_s1027" type="#_x0000_t75" style="position:absolute;width:11906;height:168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">
                  <v:imagedata r:id="rId9" o:title=""/>
                </v:shape>
                <v:shape id="AutoShape 13" o:spid="_x0000_s1028" style="position:absolute;left:7462;top:820;width:3724;height:1129;visibility:visible;mso-wrap-style:square;v-text-anchor:top" coordsize="3724,1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" path="m668,1117l620,979,575,850,499,631,423,411r-26,l397,850r-128,l335,631r62,219l397,411r-151,l,1117r198,l240,979r188,l471,1117r197,m1212,726r-18,-30l1172,669r-26,-24l1116,624r-34,-18l1044,594r-42,-8l957,584r-34,1l891,590r-30,7l833,606r-26,12l784,632r-22,16l743,666r-17,19l711,706r-13,23l688,753r-8,25l674,803r-4,26l669,856r1,26l674,908r6,26l688,959r10,23l711,1005r15,21l743,1045r19,18l784,1079r23,14l833,1105r28,10l891,1122r32,4l957,1127r45,-2l1044,1117r38,-12l1116,1087r30,-21l1172,1042r22,-27l1212,985r-56,-17l1028,929r-14,17l997,958r-20,8l956,968r-19,-2l920,961r-16,-9l890,939,878,922r-8,-19l865,881r-2,-25l865,830r5,-22l878,789r12,-16l904,760r16,-9l937,745r19,-2l977,746r20,7l1014,765r14,17l1156,743r56,-17m1811,856r-1,-27l1807,803r-1,-3l1801,778r-8,-25l1782,729r-5,-11l1770,706r-15,-21l1738,666r-19,-18l1697,632r-23,-14l1648,606r-28,-9l1608,594r,206l1435,800r4,-18l1445,766r8,-14l1463,740r12,-9l1489,724r16,-4l1522,718r17,2l1554,724r14,7l1580,740r11,12l1599,766r6,16l1608,800r,-206l1590,590r-32,-5l1525,584r-35,1l1458,590r-30,7l1401,606r-26,13l1352,633r-22,16l1311,667r-17,19l1279,708r-12,23l1257,755r-9,26l1243,807r-4,28l1238,856r,10l1239,889r4,25l1249,939r8,24l1268,986r12,22l1295,1029r17,19l1331,1065r22,16l1376,1094r26,12l1430,1115r30,7l1491,1126r34,1l1571,1125r43,-8l1652,1105r35,-18l1718,1066r27,-24l1767,1015r14,-23l1785,985,1625,939r-5,12l1612,961r-11,9l1589,978r-14,6l1561,988r-15,3l1531,992r-16,-1l1499,987r-15,-5l1470,973r-12,-10l1448,949r-6,-16l1439,913r367,l1808,905r1,-9l1811,876r,-10l1811,856t588,261l2399,767r,-8l2398,749r,-4l2396,729r-2,-16l2391,697r-5,-16l2382,672r-2,-6l2373,652r-9,-14l2353,625r-13,-11l2325,603r-17,-8l2288,589r-23,-4l2240,584r-33,1l2176,590r-29,7l2121,606r-24,13l2076,634r-18,17l2043,672r,-78l1873,594r,523l2062,1117r,-293l2069,808r9,-14l2089,781r13,-11l2115,761r13,-7l2140,750r12,-1l2164,750r10,3l2184,759r9,8l2200,777r6,12l2209,805r1,18l2210,1117r189,m2858,1088l2828,956r-4,-17l2812,944r-12,5l2776,955r-10,1l2744,956r-10,-3l2719,939r-3,-12l2716,736r102,l2818,594r-102,l2716,430r-189,l2527,594r-65,l2462,736r65,l2527,976r,21l2530,1015r4,17l2539,1048r7,13l2554,1074r9,11l2573,1094r11,9l2596,1110r13,6l2623,1120r15,4l2653,1126r15,2l2684,1128r22,l2728,1125r22,-3l2773,1117r22,-6l2817,1104r21,-7l2858,1088m3101,594r-189,l2912,1117r189,l3101,594m3259,253l3096,164,3006,r-89,164l2753,253r164,90l3006,506r90,-163l3259,253t465,705l3710,957r-9,-4l3690,939r-2,-13l3688,882r,-75l3687,800r-4,-45l3671,711r,-2l3650,671r-30,-31l3583,615r-45,-17l3486,587r-59,-3l3363,588r-61,13l3245,621r-54,30l3246,768r21,-13l3287,744r19,-10l3326,726r19,-7l3365,715r21,-3l3408,711r22,1l3449,716r16,5l3477,729r10,10l3493,752r4,15l3499,783r,17l3499,896r,46l3496,948r-9,13l3481,967r-7,5l3464,978r-10,5l3430,990r-12,2l3407,992r-13,-1l3383,988r-11,-4l3363,978r-12,-9l3345,957r,-15l3347,930r4,-11l3358,908r10,-9l3380,892r14,-5l3409,884r17,-2l3437,882r12,2l3475,889r12,3l3499,896r,-96l3476,791r-25,-6l3424,781r-31,-1l3369,781r-23,2l3323,787r-21,6l3282,800r-18,9l3247,818r-16,12l3217,842r-13,14l3193,871r-9,15l3177,903r-5,18l3168,940r-1,17l3167,961r1,16l3171,994r4,16l3181,1026r8,15l3198,1055r10,12l3220,1079r12,11l3246,1099r15,8l3278,1114r17,6l3313,1124r18,2l3350,1127r26,-1l3401,1121r24,-7l3448,1104r22,-13l3491,1075r19,-18l3528,1036r4,19l3538,1071r7,15l3555,1099r12,10l3581,1117r18,6l3620,1126r24,1l3655,1127r12,-1l3680,1125r11,-2l3701,1122r11,-2l3724,1117r,-81l3724,992r,-34e" stroked="f">
                  <v:path arrowok="t" o:connecttype="custom" o:connectlocs="397,2612;198,2879;1172,2431;923,2347;743,2428;670,2591;711,2767;861,2877;1116,2849;1014,2708;890,2701;878,2551;997,2515;1807,2565;1755,2447;1608,2356;1475,2493;1580,2502;1558,2347;1352,2395;1248,2543;1249,2701;1353,2843;1571,2887;1781,2754;1575,2746;1470,2735;1809,2658;2398,2511;2380,2428;2288,2351;2097,2381;2062,2879;2128,2516;2200,2539;2828,2718;2734,2715;2716,2192;2527,2759;2573,2856;2668,2890;2817,2866;3101,2356;3006,2268;3688,2688;3650,2433;3302,2363;3326,2488;3465,2483;3499,2658;3454,2745;3363,2740;3368,2661;3475,2651;3393,2542;3247,2580;3172,2683;3181,2788;3261,2869;3401,2883;3532,2817;3620,2888;3712,2882" o:connectangles="0,0,0,0,0,0,0,0,0,0,0,0,0,0,0,0,0,0,0,0,0,0,0,0,0,0,0,0,0,0,0,0,0,0,0,0,0,0,0,0,0,0,0,0,0,0,0,0,0,0,0,0,0,0,0,0,0,0,0,0,0,0,0"/>
                </v:shape>
                <w10:wrap anchorx="margin" anchory="page"/>
              </v:group>
            </w:pict>
          </mc:Fallback>
        </mc:AlternateContent>
      </w:r>
      <w:r w:rsidR="00C13F8F">
        <w:t xml:space="preserve">                                                                               </w:t>
      </w:r>
    </w:p>
    <w:p w14:paraId="4638872F" w14:textId="77777777" w:rsidR="00C13F8F" w:rsidRDefault="00C13F8F" w:rsidP="00F90327">
      <w:pPr>
        <w:ind w:left="-851"/>
      </w:pPr>
    </w:p>
    <w:p w14:paraId="01A70306" w14:textId="77777777" w:rsidR="00C13F8F" w:rsidRDefault="00C13F8F" w:rsidP="00F90327">
      <w:pPr>
        <w:ind w:left="-851"/>
      </w:pPr>
    </w:p>
    <w:p w14:paraId="7F2BB4B3" w14:textId="77777777" w:rsidR="00C13F8F" w:rsidRDefault="00C13F8F" w:rsidP="00F90327">
      <w:pPr>
        <w:ind w:left="-851"/>
      </w:pPr>
    </w:p>
    <w:p w14:paraId="4AC027B8" w14:textId="77777777" w:rsidR="00C13F8F" w:rsidRDefault="00C13F8F" w:rsidP="00F90327">
      <w:pPr>
        <w:ind w:left="-851"/>
      </w:pPr>
    </w:p>
    <w:p w14:paraId="48C0AA6A" w14:textId="77777777" w:rsidR="00C13F8F" w:rsidRDefault="00C13F8F" w:rsidP="00F90327">
      <w:pPr>
        <w:ind w:left="-851"/>
      </w:pPr>
    </w:p>
    <w:p w14:paraId="225685EB" w14:textId="77777777" w:rsidR="00C13F8F" w:rsidRDefault="00C13F8F" w:rsidP="0085691F">
      <w:pPr>
        <w:ind w:left="-284"/>
      </w:pPr>
    </w:p>
    <w:p w14:paraId="6C5C40F1" w14:textId="77777777" w:rsidR="00C13F8F" w:rsidRDefault="00C13F8F" w:rsidP="00F90327">
      <w:pPr>
        <w:ind w:left="-851"/>
      </w:pPr>
    </w:p>
    <w:p w14:paraId="2A343CB6" w14:textId="77777777" w:rsidR="00C13F8F" w:rsidRDefault="00C13F8F" w:rsidP="00F90327">
      <w:pPr>
        <w:ind w:left="-851"/>
      </w:pPr>
    </w:p>
    <w:p w14:paraId="3109DFF8" w14:textId="77777777" w:rsidR="00C13F8F" w:rsidRDefault="00C13F8F" w:rsidP="00F90327">
      <w:pPr>
        <w:ind w:left="-851"/>
      </w:pPr>
    </w:p>
    <w:p w14:paraId="62E1FC5E" w14:textId="77777777" w:rsidR="00C13F8F" w:rsidRDefault="00C13F8F" w:rsidP="00F90327">
      <w:pPr>
        <w:ind w:left="-851"/>
      </w:pPr>
    </w:p>
    <w:p w14:paraId="129B82BC" w14:textId="77777777" w:rsidR="00C13F8F" w:rsidRDefault="00C13F8F" w:rsidP="00F90327">
      <w:pPr>
        <w:ind w:left="-851"/>
      </w:pPr>
    </w:p>
    <w:p w14:paraId="72F31EF1" w14:textId="77777777" w:rsidR="00C13F8F" w:rsidRDefault="00C13F8F" w:rsidP="00F90327">
      <w:pPr>
        <w:ind w:left="-851"/>
      </w:pPr>
    </w:p>
    <w:p w14:paraId="73F6E9AD" w14:textId="77777777" w:rsidR="00C13F8F" w:rsidRDefault="00C13F8F" w:rsidP="00F90327">
      <w:pPr>
        <w:ind w:left="-851"/>
      </w:pPr>
    </w:p>
    <w:p w14:paraId="626F81DD" w14:textId="77777777" w:rsidR="00C13F8F" w:rsidRDefault="00C13F8F" w:rsidP="00F90327">
      <w:pPr>
        <w:ind w:left="-851"/>
      </w:pPr>
    </w:p>
    <w:p w14:paraId="6AD5EA67" w14:textId="77777777" w:rsidR="00C13F8F" w:rsidRDefault="00C13F8F" w:rsidP="00F90327">
      <w:pPr>
        <w:ind w:left="-851"/>
      </w:pPr>
    </w:p>
    <w:p w14:paraId="2B8E5992" w14:textId="77777777" w:rsidR="00C13F8F" w:rsidRDefault="00C13F8F" w:rsidP="00F90327">
      <w:pPr>
        <w:ind w:left="-851"/>
      </w:pPr>
    </w:p>
    <w:p w14:paraId="0F0EFC1A" w14:textId="77777777" w:rsidR="00C13F8F" w:rsidRDefault="00C13F8F" w:rsidP="00F90327">
      <w:pPr>
        <w:ind w:left="-851"/>
      </w:pPr>
    </w:p>
    <w:p w14:paraId="4CEA1E8D" w14:textId="77777777" w:rsidR="00C13F8F" w:rsidRDefault="00C13F8F" w:rsidP="00F90327">
      <w:pPr>
        <w:ind w:left="-851"/>
      </w:pPr>
    </w:p>
    <w:p w14:paraId="4CA2EE66" w14:textId="77777777" w:rsidR="00C13F8F" w:rsidRDefault="00C13F8F" w:rsidP="00F90327">
      <w:pPr>
        <w:ind w:left="-851"/>
      </w:pPr>
    </w:p>
    <w:p w14:paraId="21A09D77" w14:textId="77777777" w:rsidR="00C13F8F" w:rsidRDefault="00C13F8F" w:rsidP="00F90327">
      <w:pPr>
        <w:ind w:left="-851"/>
      </w:pPr>
    </w:p>
    <w:p w14:paraId="29C5B2FA" w14:textId="77777777" w:rsidR="00C13F8F" w:rsidRDefault="004C5626" w:rsidP="00F90327">
      <w:pPr>
        <w:ind w:left="-851"/>
      </w:pPr>
      <w:r>
        <w:rPr>
          <w:noProof/>
          <w:lang w:val="en-NZ" w:eastAsia="en-NZ"/>
        </w:rPr>
        <mc:AlternateContent>
          <mc:Choice Requires="wps">
            <w:drawing>
              <wp:anchor distT="0" distB="0" distL="114300" distR="114300" simplePos="0" relativeHeight="251657216" behindDoc="0" locked="0" layoutInCell="1" allowOverlap="1" wp14:anchorId="4D38B9CD" wp14:editId="143CBD0D">
                <wp:simplePos x="0" y="0"/>
                <wp:positionH relativeFrom="column">
                  <wp:posOffset>-228600</wp:posOffset>
                </wp:positionH>
                <wp:positionV relativeFrom="paragraph">
                  <wp:posOffset>168275</wp:posOffset>
                </wp:positionV>
                <wp:extent cx="5943600" cy="2577465"/>
                <wp:effectExtent l="0" t="0" r="0" b="0"/>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43600" cy="2577465"/>
                        </a:xfrm>
                        <a:prstGeom prst="rect">
                          <a:avLst/>
                        </a:prstGeom>
                        <a:noFill/>
                        <a:ln>
                          <a:noFill/>
                        </a:ln>
                        <a:effectLst/>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txbx>
                        <w:txbxContent>
                          <w:p w14:paraId="6D42E073" w14:textId="77777777" w:rsidR="00023B6F" w:rsidRPr="000F5EDC" w:rsidRDefault="00023B6F" w:rsidP="00616E46">
                            <w:pPr>
                              <w:spacing w:after="360"/>
                              <w:rPr>
                                <w:rFonts w:ascii="Raleway" w:hAnsi="Raleway" w:cs="Arial"/>
                                <w:b/>
                                <w:color w:val="FFFFFF" w:themeColor="background1"/>
                                <w:sz w:val="40"/>
                                <w:szCs w:val="40"/>
                              </w:rPr>
                            </w:pPr>
                            <w:r w:rsidRPr="000F5EDC">
                              <w:rPr>
                                <w:rFonts w:ascii="Georgia" w:hAnsi="Georgia"/>
                                <w:color w:val="FFFFFF" w:themeColor="background1"/>
                                <w:sz w:val="110"/>
                                <w:szCs w:val="110"/>
                              </w:rPr>
                              <w:t>DEVELOPING YOUR PEOPLE</w:t>
                            </w:r>
                            <w:r w:rsidRPr="000F5EDC">
                              <w:rPr>
                                <w:rFonts w:ascii="Raleway" w:hAnsi="Raleway" w:cs="Arial"/>
                                <w:b/>
                                <w:color w:val="FFFFFF" w:themeColor="background1"/>
                                <w:sz w:val="40"/>
                                <w:szCs w:val="40"/>
                              </w:rPr>
                              <w:br/>
                              <w:t>Workbook</w:t>
                            </w:r>
                          </w:p>
                          <w:p w14:paraId="39A984E7" w14:textId="77777777" w:rsidR="00023B6F" w:rsidRPr="000F5EDC" w:rsidRDefault="00023B6F" w:rsidP="00D55210">
                            <w:pPr>
                              <w:rPr>
                                <w:rFonts w:ascii="Georgia" w:hAnsi="Georgia"/>
                                <w:color w:val="FFFFFF" w:themeColor="background1"/>
                                <w:sz w:val="90"/>
                                <w:szCs w:val="9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38B9CD" id="_x0000_t202" coordsize="21600,21600" o:spt="202" path="m,l,21600r21600,l21600,xe">
                <v:stroke joinstyle="miter"/>
                <v:path gradientshapeok="t" o:connecttype="rect"/>
              </v:shapetype>
              <v:shape id="Text Box 9" o:spid="_x0000_s1026" type="#_x0000_t202" style="position:absolute;left:0;text-align:left;margin-left:-18pt;margin-top:13.25pt;width:468pt;height:202.9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" filled="f" stroked="f">
                <v:textbox>
                  <w:txbxContent>
                    <w:p w14:paraId="6D42E073" w14:textId="77777777" w:rsidR="00023B6F" w:rsidRPr="000F5EDC" w:rsidRDefault="00023B6F" w:rsidP="00616E46">
                      <w:pPr>
                        <w:spacing w:after="360"/>
                        <w:rPr>
                          <w:rFonts w:ascii="Raleway" w:hAnsi="Raleway" w:cs="Arial"/>
                          <w:b/>
                          <w:color w:val="FFFFFF" w:themeColor="background1"/>
                          <w:sz w:val="40"/>
                          <w:szCs w:val="40"/>
                        </w:rPr>
                      </w:pPr>
                      <w:r w:rsidRPr="000F5EDC">
                        <w:rPr>
                          <w:rFonts w:ascii="Georgia" w:hAnsi="Georgia"/>
                          <w:color w:val="FFFFFF" w:themeColor="background1"/>
                          <w:sz w:val="110"/>
                          <w:szCs w:val="110"/>
                        </w:rPr>
                        <w:t>DEVELOPING YOUR PEOPLE</w:t>
                      </w:r>
                      <w:r w:rsidRPr="000F5EDC">
                        <w:rPr>
                          <w:rFonts w:ascii="Raleway" w:hAnsi="Raleway" w:cs="Arial"/>
                          <w:b/>
                          <w:color w:val="FFFFFF" w:themeColor="background1"/>
                          <w:sz w:val="40"/>
                          <w:szCs w:val="40"/>
                        </w:rPr>
                        <w:br/>
                        <w:t>Workbook</w:t>
                      </w:r>
                    </w:p>
                    <w:p w14:paraId="39A984E7" w14:textId="77777777" w:rsidR="00023B6F" w:rsidRPr="000F5EDC" w:rsidRDefault="00023B6F" w:rsidP="00D55210">
                      <w:pPr>
                        <w:rPr>
                          <w:rFonts w:ascii="Georgia" w:hAnsi="Georgia"/>
                          <w:color w:val="FFFFFF" w:themeColor="background1"/>
                          <w:sz w:val="90"/>
                          <w:szCs w:val="90"/>
                        </w:rPr>
                      </w:pPr>
                    </w:p>
                  </w:txbxContent>
                </v:textbox>
                <w10:wrap type="square"/>
              </v:shape>
            </w:pict>
          </mc:Fallback>
        </mc:AlternateContent>
      </w:r>
    </w:p>
    <w:p w14:paraId="206FE502" w14:textId="77777777" w:rsidR="00C13F8F" w:rsidRDefault="00C13F8F" w:rsidP="00F90327">
      <w:pPr>
        <w:ind w:left="-851"/>
      </w:pPr>
    </w:p>
    <w:p w14:paraId="7FB13C70" w14:textId="77777777" w:rsidR="00C13F8F" w:rsidRDefault="00C13F8F" w:rsidP="00F90327">
      <w:pPr>
        <w:ind w:left="-851"/>
      </w:pPr>
    </w:p>
    <w:p w14:paraId="4D68962A" w14:textId="77777777" w:rsidR="00C13F8F" w:rsidRDefault="00C13F8F" w:rsidP="00F90327">
      <w:pPr>
        <w:ind w:left="-851"/>
      </w:pPr>
    </w:p>
    <w:p w14:paraId="40559E4D" w14:textId="77777777" w:rsidR="00C13F8F" w:rsidRDefault="00C13F8F" w:rsidP="00F90327">
      <w:pPr>
        <w:ind w:left="-851"/>
      </w:pPr>
    </w:p>
    <w:p w14:paraId="2FA6D008" w14:textId="77777777" w:rsidR="00C13F8F" w:rsidRDefault="00C13F8F" w:rsidP="00F90327">
      <w:pPr>
        <w:ind w:left="-851"/>
      </w:pPr>
    </w:p>
    <w:p w14:paraId="2D879780" w14:textId="77777777" w:rsidR="00C13F8F" w:rsidRDefault="00C13F8F" w:rsidP="00F90327">
      <w:pPr>
        <w:ind w:left="-851"/>
      </w:pPr>
    </w:p>
    <w:p w14:paraId="45CBE61D" w14:textId="77777777" w:rsidR="00C13F8F" w:rsidRDefault="00C13F8F" w:rsidP="00F90327">
      <w:pPr>
        <w:ind w:left="-851"/>
      </w:pPr>
    </w:p>
    <w:p w14:paraId="3A47AD7E" w14:textId="77777777" w:rsidR="00C13F8F" w:rsidRDefault="00C13F8F" w:rsidP="00F90327">
      <w:pPr>
        <w:ind w:left="-851"/>
      </w:pPr>
    </w:p>
    <w:p w14:paraId="6AD79522" w14:textId="77777777" w:rsidR="00C13F8F" w:rsidRDefault="00C13F8F" w:rsidP="00F90327">
      <w:pPr>
        <w:ind w:left="-851"/>
      </w:pPr>
    </w:p>
    <w:p w14:paraId="6B813BCD" w14:textId="77777777" w:rsidR="00C13F8F" w:rsidRDefault="00C13F8F" w:rsidP="00F90327">
      <w:pPr>
        <w:ind w:left="-851"/>
      </w:pPr>
    </w:p>
    <w:p w14:paraId="57E00A74" w14:textId="77777777" w:rsidR="00C13F8F" w:rsidRDefault="00C13F8F" w:rsidP="00F90327">
      <w:pPr>
        <w:ind w:left="-851"/>
      </w:pPr>
    </w:p>
    <w:p w14:paraId="48FDDC08" w14:textId="0D13B2DC" w:rsidR="00C13F8F" w:rsidRPr="004D3B1A" w:rsidRDefault="000F5EDC">
      <w:pPr>
        <w:rPr>
          <w:rFonts w:ascii="Raleway" w:hAnsi="Raleway"/>
        </w:rPr>
      </w:pPr>
      <w:r w:rsidRPr="00751479">
        <w:rPr>
          <w:rFonts w:ascii="Times New Roman"/>
          <w:noProof/>
          <w:sz w:val="20"/>
        </w:rPr>
        <mc:AlternateContent>
          <mc:Choice Requires="wps">
            <w:drawing>
              <wp:anchor distT="0" distB="0" distL="114300" distR="114300" simplePos="0" relativeHeight="251688960" behindDoc="0" locked="0" layoutInCell="1" allowOverlap="1" wp14:anchorId="3FAF5545" wp14:editId="7C3926CB">
                <wp:simplePos x="0" y="0"/>
                <wp:positionH relativeFrom="column">
                  <wp:posOffset>-244475</wp:posOffset>
                </wp:positionH>
                <wp:positionV relativeFrom="paragraph">
                  <wp:posOffset>2215353</wp:posOffset>
                </wp:positionV>
                <wp:extent cx="2778125" cy="387350"/>
                <wp:effectExtent l="0" t="0" r="3175" b="0"/>
                <wp:wrapNone/>
                <wp:docPr id="3" name="Rectangle 3"/>
                <wp:cNvGraphicFramePr/>
                <a:graphic xmlns:a="http://schemas.openxmlformats.org/drawingml/2006/main">
                  <a:graphicData uri="http://schemas.microsoft.com/office/word/2010/wordprocessingShape">
                    <wps:wsp>
                      <wps:cNvSpPr/>
                      <wps:spPr>
                        <a:xfrm>
                          <a:off x="0" y="0"/>
                          <a:ext cx="2778125" cy="3873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9266003" id="Rectangle 3" o:spid="_x0000_s1026" style="position:absolute;margin-left:-19.25pt;margin-top:174.45pt;width:218.75pt;height:30.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" fillcolor="white [3212]" stroked="f" strokeweight="1pt"/>
            </w:pict>
          </mc:Fallback>
        </mc:AlternateContent>
      </w:r>
      <w:r w:rsidR="004C5626" w:rsidRPr="004D3B1A">
        <w:rPr>
          <w:rFonts w:ascii="Raleway" w:hAnsi="Raleway"/>
          <w:noProof/>
          <w:lang w:val="en-NZ" w:eastAsia="en-NZ"/>
        </w:rPr>
        <mc:AlternateContent>
          <mc:Choice Requires="wps">
            <w:drawing>
              <wp:anchor distT="0" distB="0" distL="114300" distR="114300" simplePos="0" relativeHeight="251658240" behindDoc="0" locked="0" layoutInCell="1" allowOverlap="1" wp14:anchorId="792D4B73" wp14:editId="59B46FAA">
                <wp:simplePos x="0" y="0"/>
                <wp:positionH relativeFrom="column">
                  <wp:posOffset>-327697</wp:posOffset>
                </wp:positionH>
                <wp:positionV relativeFrom="paragraph">
                  <wp:posOffset>1823085</wp:posOffset>
                </wp:positionV>
                <wp:extent cx="5861050" cy="1031875"/>
                <wp:effectExtent l="0" t="0" r="0" b="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61050" cy="1031875"/>
                        </a:xfrm>
                        <a:prstGeom prst="rect">
                          <a:avLst/>
                        </a:prstGeom>
                        <a:noFill/>
                        <a:ln>
                          <a:noFill/>
                        </a:ln>
                        <a:effectLst/>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txbx>
                        <w:txbxContent>
                          <w:p w14:paraId="6EB8CD7E" w14:textId="77777777" w:rsidR="00023B6F" w:rsidRPr="000F5EDC" w:rsidRDefault="00023B6F" w:rsidP="00D55210">
                            <w:pPr>
                              <w:rPr>
                                <w:rFonts w:ascii="Arial" w:hAnsi="Arial" w:cs="Arial"/>
                                <w:color w:val="FFFFFF" w:themeColor="background1"/>
                                <w:sz w:val="30"/>
                                <w:szCs w:val="30"/>
                              </w:rPr>
                            </w:pPr>
                            <w:r w:rsidRPr="000F5EDC">
                              <w:rPr>
                                <w:rFonts w:ascii="Arial" w:hAnsi="Arial" w:cs="Arial"/>
                                <w:color w:val="FFFFFF" w:themeColor="background1"/>
                                <w:sz w:val="30"/>
                                <w:szCs w:val="30"/>
                              </w:rPr>
                              <w:t>This workbook belongs to</w:t>
                            </w:r>
                          </w:p>
                          <w:p w14:paraId="42B04AF1" w14:textId="77777777" w:rsidR="00023B6F" w:rsidRPr="000F5EDC" w:rsidRDefault="00023B6F" w:rsidP="00D55210">
                            <w:pPr>
                              <w:rPr>
                                <w:rFonts w:ascii="Georgia" w:hAnsi="Georgia"/>
                                <w:color w:val="FFFFFF" w:themeColor="background1"/>
                                <w:sz w:val="30"/>
                                <w:szCs w:val="3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2D4B73" id="Text Box 1" o:spid="_x0000_s1027" type="#_x0000_t202" style="position:absolute;margin-left:-25.8pt;margin-top:143.55pt;width:461.5pt;height:81.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" filled="f" stroked="f">
                <v:textbox>
                  <w:txbxContent>
                    <w:p w14:paraId="6EB8CD7E" w14:textId="77777777" w:rsidR="00023B6F" w:rsidRPr="000F5EDC" w:rsidRDefault="00023B6F" w:rsidP="00D55210">
                      <w:pPr>
                        <w:rPr>
                          <w:rFonts w:ascii="Arial" w:hAnsi="Arial" w:cs="Arial"/>
                          <w:color w:val="FFFFFF" w:themeColor="background1"/>
                          <w:sz w:val="30"/>
                          <w:szCs w:val="30"/>
                        </w:rPr>
                      </w:pPr>
                      <w:r w:rsidRPr="000F5EDC">
                        <w:rPr>
                          <w:rFonts w:ascii="Arial" w:hAnsi="Arial" w:cs="Arial"/>
                          <w:color w:val="FFFFFF" w:themeColor="background1"/>
                          <w:sz w:val="30"/>
                          <w:szCs w:val="30"/>
                        </w:rPr>
                        <w:t>This workbook belongs to</w:t>
                      </w:r>
                    </w:p>
                    <w:p w14:paraId="42B04AF1" w14:textId="77777777" w:rsidR="00023B6F" w:rsidRPr="000F5EDC" w:rsidRDefault="00023B6F" w:rsidP="00D55210">
                      <w:pPr>
                        <w:rPr>
                          <w:rFonts w:ascii="Georgia" w:hAnsi="Georgia"/>
                          <w:color w:val="FFFFFF" w:themeColor="background1"/>
                          <w:sz w:val="30"/>
                          <w:szCs w:val="30"/>
                        </w:rPr>
                      </w:pPr>
                    </w:p>
                  </w:txbxContent>
                </v:textbox>
                <w10:wrap type="square"/>
              </v:shape>
            </w:pict>
          </mc:Fallback>
        </mc:AlternateContent>
      </w:r>
      <w:r w:rsidR="00C13F8F" w:rsidRPr="004D3B1A">
        <w:rPr>
          <w:rFonts w:ascii="Raleway" w:hAnsi="Raleway"/>
        </w:rPr>
        <w:br w:type="page"/>
      </w:r>
    </w:p>
    <w:p w14:paraId="4DEEFB38" w14:textId="3421BB1A" w:rsidR="00B304CC" w:rsidRDefault="00B304CC" w:rsidP="00B304CC">
      <w:pPr>
        <w:rPr>
          <w:rFonts w:ascii="Raleway" w:hAnsi="Raleway" w:cs="Arial"/>
          <w:color w:val="003A49"/>
          <w:sz w:val="36"/>
          <w:szCs w:val="36"/>
        </w:rPr>
      </w:pPr>
      <w:r w:rsidRPr="008114C6">
        <w:rPr>
          <w:rFonts w:ascii="Georgia" w:hAnsi="Georgia"/>
          <w:color w:val="003A49"/>
          <w:sz w:val="56"/>
          <w:szCs w:val="110"/>
        </w:rPr>
        <w:lastRenderedPageBreak/>
        <w:t>Workshop Overview</w:t>
      </w:r>
      <w:r w:rsidRPr="008114C6">
        <w:rPr>
          <w:rFonts w:ascii="Georgia" w:hAnsi="Georgia"/>
          <w:color w:val="003A49"/>
          <w:sz w:val="56"/>
          <w:szCs w:val="110"/>
        </w:rPr>
        <w:br/>
      </w:r>
    </w:p>
    <w:p w14:paraId="642864CA" w14:textId="77777777" w:rsidR="00B304CC" w:rsidRPr="00606488" w:rsidRDefault="00B304CC" w:rsidP="00B304CC">
      <w:pPr>
        <w:rPr>
          <w:rFonts w:ascii="Raleway" w:hAnsi="Raleway" w:cs="Arial"/>
          <w:color w:val="003A49"/>
          <w:sz w:val="32"/>
          <w:szCs w:val="32"/>
        </w:rPr>
      </w:pPr>
    </w:p>
    <w:p w14:paraId="7CAF843A" w14:textId="2FBF56E1" w:rsidR="00B304CC" w:rsidRPr="00606488" w:rsidRDefault="00B304CC" w:rsidP="00AD2759">
      <w:pPr>
        <w:spacing w:line="360" w:lineRule="auto"/>
        <w:ind w:left="142"/>
        <w:rPr>
          <w:rFonts w:ascii="Raleway" w:hAnsi="Raleway"/>
          <w:szCs w:val="22"/>
        </w:rPr>
      </w:pPr>
      <w:r w:rsidRPr="00606488">
        <w:rPr>
          <w:rFonts w:ascii="Raleway" w:hAnsi="Raleway"/>
          <w:szCs w:val="22"/>
        </w:rPr>
        <w:t>9am</w:t>
      </w:r>
      <w:r w:rsidRPr="00606488">
        <w:rPr>
          <w:rFonts w:ascii="Raleway" w:hAnsi="Raleway"/>
          <w:szCs w:val="22"/>
        </w:rPr>
        <w:tab/>
      </w:r>
      <w:r w:rsidR="00AD2759" w:rsidRPr="00606488">
        <w:rPr>
          <w:rFonts w:ascii="Raleway" w:hAnsi="Raleway"/>
          <w:szCs w:val="22"/>
        </w:rPr>
        <w:tab/>
      </w:r>
      <w:r w:rsidRPr="00606488">
        <w:rPr>
          <w:rFonts w:ascii="Raleway" w:hAnsi="Raleway"/>
          <w:szCs w:val="22"/>
        </w:rPr>
        <w:t>Introduction</w:t>
      </w:r>
    </w:p>
    <w:p w14:paraId="7470A605" w14:textId="77777777" w:rsidR="00B304CC" w:rsidRPr="00606488" w:rsidRDefault="00B304CC" w:rsidP="00AD2759">
      <w:pPr>
        <w:spacing w:line="360" w:lineRule="auto"/>
        <w:ind w:left="142"/>
        <w:rPr>
          <w:rFonts w:ascii="Raleway" w:hAnsi="Raleway"/>
          <w:szCs w:val="22"/>
        </w:rPr>
      </w:pPr>
    </w:p>
    <w:p w14:paraId="209DFEE3" w14:textId="77777777" w:rsidR="00B304CC" w:rsidRPr="00606488" w:rsidRDefault="00B304CC" w:rsidP="00AD2759">
      <w:pPr>
        <w:spacing w:line="360" w:lineRule="auto"/>
        <w:ind w:left="142"/>
        <w:rPr>
          <w:rFonts w:ascii="Raleway" w:hAnsi="Raleway"/>
          <w:szCs w:val="22"/>
        </w:rPr>
      </w:pPr>
      <w:r w:rsidRPr="00606488">
        <w:rPr>
          <w:rFonts w:ascii="Raleway" w:hAnsi="Raleway"/>
          <w:szCs w:val="22"/>
        </w:rPr>
        <w:t xml:space="preserve">Session One </w:t>
      </w:r>
      <w:r w:rsidRPr="00606488">
        <w:rPr>
          <w:rFonts w:ascii="Raleway" w:hAnsi="Raleway"/>
          <w:szCs w:val="22"/>
        </w:rPr>
        <w:tab/>
        <w:t>Learning as a Source of Competitive Advantage</w:t>
      </w:r>
      <w:r w:rsidRPr="00606488">
        <w:rPr>
          <w:rFonts w:ascii="Raleway" w:hAnsi="Raleway"/>
          <w:szCs w:val="22"/>
        </w:rPr>
        <w:br/>
        <w:t xml:space="preserve">Session Two </w:t>
      </w:r>
      <w:r w:rsidRPr="00606488">
        <w:rPr>
          <w:rFonts w:ascii="Raleway" w:hAnsi="Raleway"/>
          <w:szCs w:val="22"/>
        </w:rPr>
        <w:tab/>
      </w:r>
      <w:proofErr w:type="gramStart"/>
      <w:r w:rsidRPr="00606488">
        <w:rPr>
          <w:rFonts w:ascii="Raleway" w:hAnsi="Raleway"/>
          <w:szCs w:val="22"/>
        </w:rPr>
        <w:t>The</w:t>
      </w:r>
      <w:proofErr w:type="gramEnd"/>
      <w:r w:rsidRPr="00606488">
        <w:rPr>
          <w:rFonts w:ascii="Raleway" w:hAnsi="Raleway"/>
          <w:szCs w:val="22"/>
        </w:rPr>
        <w:t xml:space="preserve"> Right Content</w:t>
      </w:r>
      <w:r w:rsidRPr="00606488">
        <w:rPr>
          <w:rFonts w:ascii="Raleway" w:hAnsi="Raleway"/>
          <w:szCs w:val="22"/>
        </w:rPr>
        <w:br/>
        <w:t xml:space="preserve">Session Three </w:t>
      </w:r>
      <w:r w:rsidRPr="00606488">
        <w:rPr>
          <w:rFonts w:ascii="Raleway" w:hAnsi="Raleway"/>
          <w:szCs w:val="22"/>
        </w:rPr>
        <w:tab/>
        <w:t>The Right Learning Method</w:t>
      </w:r>
      <w:r w:rsidRPr="00606488">
        <w:rPr>
          <w:rFonts w:ascii="Raleway" w:hAnsi="Raleway"/>
          <w:szCs w:val="22"/>
        </w:rPr>
        <w:br/>
        <w:t xml:space="preserve">Session Four </w:t>
      </w:r>
      <w:r w:rsidRPr="00606488">
        <w:rPr>
          <w:rFonts w:ascii="Raleway" w:hAnsi="Raleway"/>
          <w:szCs w:val="22"/>
        </w:rPr>
        <w:tab/>
        <w:t>Effective Learning Transfer</w:t>
      </w:r>
      <w:r w:rsidRPr="00606488">
        <w:rPr>
          <w:rFonts w:ascii="Raleway" w:hAnsi="Raleway"/>
          <w:szCs w:val="22"/>
        </w:rPr>
        <w:br/>
        <w:t xml:space="preserve">Session Five </w:t>
      </w:r>
      <w:r w:rsidRPr="00606488">
        <w:rPr>
          <w:rFonts w:ascii="Raleway" w:hAnsi="Raleway"/>
          <w:szCs w:val="22"/>
        </w:rPr>
        <w:tab/>
        <w:t xml:space="preserve">Measurement </w:t>
      </w:r>
    </w:p>
    <w:p w14:paraId="684801AF" w14:textId="77777777" w:rsidR="00B304CC" w:rsidRPr="00606488" w:rsidRDefault="00B304CC" w:rsidP="00AD2759">
      <w:pPr>
        <w:spacing w:line="360" w:lineRule="auto"/>
        <w:ind w:left="142"/>
        <w:rPr>
          <w:rFonts w:ascii="Raleway" w:hAnsi="Raleway"/>
          <w:szCs w:val="22"/>
        </w:rPr>
      </w:pPr>
    </w:p>
    <w:p w14:paraId="2D7591C2" w14:textId="77777777" w:rsidR="00B304CC" w:rsidRPr="00606488" w:rsidRDefault="00B304CC" w:rsidP="00AD2759">
      <w:pPr>
        <w:spacing w:line="360" w:lineRule="auto"/>
        <w:ind w:left="142"/>
        <w:rPr>
          <w:rFonts w:ascii="Raleway" w:hAnsi="Raleway"/>
          <w:szCs w:val="22"/>
        </w:rPr>
      </w:pPr>
      <w:r w:rsidRPr="00606488">
        <w:rPr>
          <w:rFonts w:ascii="Raleway" w:hAnsi="Raleway"/>
          <w:szCs w:val="22"/>
        </w:rPr>
        <w:t>Homework Assignment</w:t>
      </w:r>
      <w:r w:rsidRPr="00606488">
        <w:rPr>
          <w:rFonts w:ascii="Raleway" w:hAnsi="Raleway"/>
          <w:szCs w:val="22"/>
        </w:rPr>
        <w:tab/>
      </w:r>
    </w:p>
    <w:p w14:paraId="12658AA2" w14:textId="5A74C131" w:rsidR="00B304CC" w:rsidRPr="00606488" w:rsidRDefault="00B304CC" w:rsidP="00AD2759">
      <w:pPr>
        <w:spacing w:line="360" w:lineRule="auto"/>
        <w:ind w:left="142"/>
        <w:rPr>
          <w:rFonts w:ascii="Raleway" w:hAnsi="Raleway"/>
          <w:szCs w:val="22"/>
        </w:rPr>
      </w:pPr>
      <w:r w:rsidRPr="00606488">
        <w:rPr>
          <w:rFonts w:ascii="Raleway" w:hAnsi="Raleway"/>
          <w:szCs w:val="22"/>
        </w:rPr>
        <w:t>5pm</w:t>
      </w:r>
      <w:r w:rsidRPr="00606488">
        <w:rPr>
          <w:rFonts w:ascii="Raleway" w:hAnsi="Raleway"/>
          <w:szCs w:val="22"/>
        </w:rPr>
        <w:tab/>
      </w:r>
      <w:r w:rsidR="00AD2759" w:rsidRPr="00606488">
        <w:rPr>
          <w:rFonts w:ascii="Raleway" w:hAnsi="Raleway"/>
          <w:szCs w:val="22"/>
        </w:rPr>
        <w:tab/>
      </w:r>
      <w:r w:rsidRPr="00606488">
        <w:rPr>
          <w:rFonts w:ascii="Raleway" w:hAnsi="Raleway"/>
          <w:szCs w:val="22"/>
        </w:rPr>
        <w:t>Close</w:t>
      </w:r>
    </w:p>
    <w:p w14:paraId="5C842372" w14:textId="77777777" w:rsidR="00B304CC" w:rsidRDefault="00B304CC">
      <w:pPr>
        <w:rPr>
          <w:rFonts w:ascii="Raleway" w:hAnsi="Raleway" w:cs="Arial"/>
          <w:b/>
          <w:color w:val="003A49"/>
          <w:sz w:val="36"/>
          <w:szCs w:val="36"/>
        </w:rPr>
      </w:pPr>
    </w:p>
    <w:p w14:paraId="5450A7E7" w14:textId="77777777" w:rsidR="00B304CC" w:rsidRDefault="00B304CC">
      <w:pPr>
        <w:rPr>
          <w:rFonts w:ascii="Raleway" w:hAnsi="Raleway" w:cs="Arial"/>
          <w:b/>
          <w:color w:val="003A49"/>
          <w:sz w:val="36"/>
          <w:szCs w:val="36"/>
        </w:rPr>
      </w:pPr>
      <w:r>
        <w:rPr>
          <w:rFonts w:ascii="Raleway" w:hAnsi="Raleway" w:cs="Arial"/>
          <w:b/>
          <w:color w:val="003A49"/>
          <w:sz w:val="36"/>
          <w:szCs w:val="36"/>
        </w:rPr>
        <w:br w:type="page"/>
      </w:r>
    </w:p>
    <w:p w14:paraId="35461A71" w14:textId="77777777" w:rsidR="009C2679" w:rsidRPr="009C2679" w:rsidRDefault="009C2679" w:rsidP="00F00C2E">
      <w:pPr>
        <w:spacing w:after="160"/>
        <w:rPr>
          <w:rFonts w:ascii="Georgia" w:hAnsi="Georgia"/>
          <w:color w:val="003A49"/>
          <w:sz w:val="56"/>
          <w:szCs w:val="110"/>
        </w:rPr>
      </w:pPr>
      <w:r w:rsidRPr="009C2679">
        <w:rPr>
          <w:rFonts w:ascii="Georgia" w:hAnsi="Georgia"/>
          <w:color w:val="003A49"/>
          <w:sz w:val="56"/>
          <w:szCs w:val="110"/>
        </w:rPr>
        <w:t xml:space="preserve">Session 1: </w:t>
      </w:r>
      <w:r w:rsidRPr="009C2679">
        <w:rPr>
          <w:rFonts w:ascii="Georgia" w:hAnsi="Georgia"/>
          <w:color w:val="003A49"/>
          <w:sz w:val="56"/>
          <w:szCs w:val="110"/>
        </w:rPr>
        <w:tab/>
        <w:t xml:space="preserve">Learning as a source of </w:t>
      </w:r>
      <w:r w:rsidRPr="009C2679">
        <w:rPr>
          <w:rFonts w:ascii="Georgia" w:hAnsi="Georgia"/>
          <w:color w:val="003A49"/>
          <w:sz w:val="56"/>
          <w:szCs w:val="110"/>
        </w:rPr>
        <w:br/>
      </w:r>
      <w:r>
        <w:rPr>
          <w:rFonts w:ascii="Raleway" w:hAnsi="Raleway"/>
          <w:b/>
          <w:sz w:val="28"/>
          <w:szCs w:val="28"/>
        </w:rPr>
        <w:t xml:space="preserve">                                                           </w:t>
      </w:r>
      <w:r w:rsidRPr="009C2679">
        <w:rPr>
          <w:rFonts w:ascii="Georgia" w:hAnsi="Georgia"/>
          <w:color w:val="003A49"/>
          <w:sz w:val="56"/>
          <w:szCs w:val="110"/>
        </w:rPr>
        <w:t>competitive advantage</w:t>
      </w:r>
    </w:p>
    <w:p w14:paraId="5D712C81" w14:textId="77777777" w:rsidR="009C2679" w:rsidRDefault="009C2679" w:rsidP="00F00C2E">
      <w:pPr>
        <w:spacing w:after="160"/>
        <w:rPr>
          <w:rFonts w:ascii="Raleway" w:hAnsi="Raleway" w:cs="Arial"/>
          <w:color w:val="003A49"/>
          <w:sz w:val="22"/>
          <w:szCs w:val="22"/>
        </w:rPr>
      </w:pPr>
    </w:p>
    <w:p w14:paraId="59C52754" w14:textId="77777777" w:rsidR="00D13564" w:rsidRPr="00D13564" w:rsidRDefault="00D13564" w:rsidP="009C2679">
      <w:pPr>
        <w:spacing w:after="160"/>
        <w:rPr>
          <w:rFonts w:ascii="Raleway" w:hAnsi="Raleway" w:cs="Arial"/>
          <w:color w:val="003A49"/>
          <w:sz w:val="14"/>
          <w:szCs w:val="36"/>
        </w:rPr>
      </w:pPr>
    </w:p>
    <w:p w14:paraId="7B82B2E1" w14:textId="77777777" w:rsidR="009C2679" w:rsidRPr="00D13564" w:rsidRDefault="009C2679" w:rsidP="009C2679">
      <w:pPr>
        <w:spacing w:after="160"/>
        <w:rPr>
          <w:rFonts w:ascii="Raleway" w:hAnsi="Raleway" w:cs="Arial"/>
          <w:color w:val="003A49"/>
          <w:sz w:val="36"/>
          <w:szCs w:val="36"/>
        </w:rPr>
      </w:pPr>
      <w:r w:rsidRPr="00D13564">
        <w:rPr>
          <w:rFonts w:ascii="Raleway" w:hAnsi="Raleway" w:cs="Arial"/>
          <w:color w:val="003A49"/>
          <w:sz w:val="36"/>
          <w:szCs w:val="36"/>
        </w:rPr>
        <w:t>Organisational Learning</w:t>
      </w:r>
      <w:r w:rsidR="00D13564" w:rsidRPr="00D13564">
        <w:rPr>
          <w:rFonts w:ascii="Raleway" w:hAnsi="Raleway" w:cs="Arial"/>
          <w:color w:val="003A49"/>
          <w:sz w:val="36"/>
          <w:szCs w:val="36"/>
        </w:rPr>
        <w:t xml:space="preserve"> – Critical for Survival</w:t>
      </w:r>
    </w:p>
    <w:p w14:paraId="60155B1F" w14:textId="77777777" w:rsidR="009C2679" w:rsidRDefault="009C2679" w:rsidP="009C2679">
      <w:pPr>
        <w:spacing w:after="160"/>
        <w:rPr>
          <w:rFonts w:ascii="Raleway" w:hAnsi="Raleway" w:cs="Arial"/>
          <w:color w:val="003A49"/>
          <w:sz w:val="22"/>
          <w:szCs w:val="22"/>
        </w:rPr>
      </w:pPr>
    </w:p>
    <w:p w14:paraId="2E5597FE" w14:textId="77777777" w:rsidR="009C2679" w:rsidRDefault="009C2679" w:rsidP="009C2679">
      <w:pPr>
        <w:spacing w:after="160"/>
        <w:rPr>
          <w:rFonts w:ascii="Raleway" w:hAnsi="Raleway" w:cs="Arial"/>
          <w:color w:val="003A49"/>
          <w:sz w:val="22"/>
          <w:szCs w:val="22"/>
        </w:rPr>
      </w:pPr>
    </w:p>
    <w:p w14:paraId="24B4BC0C" w14:textId="77777777" w:rsidR="009C2679" w:rsidRDefault="009C2679" w:rsidP="009C2679">
      <w:pPr>
        <w:spacing w:after="160"/>
        <w:rPr>
          <w:rFonts w:ascii="Raleway" w:hAnsi="Raleway" w:cs="Arial"/>
          <w:color w:val="003A49"/>
          <w:sz w:val="22"/>
          <w:szCs w:val="22"/>
        </w:rPr>
      </w:pPr>
    </w:p>
    <w:p w14:paraId="449EEADB" w14:textId="77777777" w:rsidR="009C2679" w:rsidRDefault="009C2679" w:rsidP="009C2679">
      <w:pPr>
        <w:spacing w:after="160"/>
        <w:rPr>
          <w:rFonts w:ascii="Raleway" w:hAnsi="Raleway" w:cs="Arial"/>
          <w:color w:val="003A49"/>
          <w:sz w:val="22"/>
          <w:szCs w:val="22"/>
        </w:rPr>
      </w:pPr>
    </w:p>
    <w:p w14:paraId="1FA4ACE0" w14:textId="77777777" w:rsidR="009C2679" w:rsidRDefault="009C2679" w:rsidP="009C2679">
      <w:pPr>
        <w:spacing w:after="160"/>
        <w:rPr>
          <w:rFonts w:ascii="Raleway" w:hAnsi="Raleway" w:cs="Arial"/>
          <w:color w:val="003A49"/>
          <w:sz w:val="22"/>
          <w:szCs w:val="22"/>
        </w:rPr>
      </w:pPr>
    </w:p>
    <w:p w14:paraId="0B88D4A3" w14:textId="77777777" w:rsidR="009C2679" w:rsidRDefault="009C2679" w:rsidP="009C2679">
      <w:pPr>
        <w:spacing w:after="160"/>
        <w:rPr>
          <w:rFonts w:ascii="Raleway" w:hAnsi="Raleway" w:cs="Arial"/>
          <w:color w:val="003A49"/>
          <w:sz w:val="22"/>
          <w:szCs w:val="22"/>
        </w:rPr>
      </w:pPr>
    </w:p>
    <w:p w14:paraId="1B521ABA" w14:textId="77777777" w:rsidR="009C2679" w:rsidRDefault="009C2679" w:rsidP="009C2679">
      <w:pPr>
        <w:spacing w:after="160"/>
        <w:rPr>
          <w:rFonts w:ascii="Raleway" w:hAnsi="Raleway" w:cs="Arial"/>
          <w:color w:val="003A49"/>
          <w:sz w:val="22"/>
          <w:szCs w:val="22"/>
        </w:rPr>
      </w:pPr>
    </w:p>
    <w:p w14:paraId="37D81D2C" w14:textId="77777777" w:rsidR="009C2679" w:rsidRDefault="009C2679" w:rsidP="009C2679">
      <w:pPr>
        <w:spacing w:after="160"/>
        <w:rPr>
          <w:rFonts w:ascii="Raleway" w:hAnsi="Raleway" w:cs="Arial"/>
          <w:color w:val="003A49"/>
          <w:sz w:val="22"/>
          <w:szCs w:val="22"/>
        </w:rPr>
      </w:pPr>
    </w:p>
    <w:p w14:paraId="78E40563" w14:textId="77777777" w:rsidR="009C2679" w:rsidRDefault="009C2679" w:rsidP="009C2679">
      <w:pPr>
        <w:spacing w:after="160"/>
        <w:rPr>
          <w:rFonts w:ascii="Raleway" w:hAnsi="Raleway" w:cs="Arial"/>
          <w:color w:val="003A49"/>
          <w:sz w:val="22"/>
          <w:szCs w:val="22"/>
        </w:rPr>
      </w:pPr>
    </w:p>
    <w:p w14:paraId="5EAF9016" w14:textId="77777777" w:rsidR="009C2679" w:rsidRDefault="00D13564" w:rsidP="009C2679">
      <w:pPr>
        <w:spacing w:after="160"/>
        <w:rPr>
          <w:rFonts w:ascii="Raleway" w:hAnsi="Raleway" w:cs="Arial"/>
          <w:color w:val="003A49"/>
          <w:sz w:val="22"/>
          <w:szCs w:val="22"/>
        </w:rPr>
      </w:pPr>
      <w:r>
        <w:rPr>
          <w:noProof/>
          <w:lang w:eastAsia="en-NZ"/>
        </w:rPr>
        <w:drawing>
          <wp:anchor distT="0" distB="0" distL="114300" distR="114300" simplePos="0" relativeHeight="251661312" behindDoc="1" locked="0" layoutInCell="1" allowOverlap="1" wp14:anchorId="7A2CB461" wp14:editId="2010F576">
            <wp:simplePos x="0" y="0"/>
            <wp:positionH relativeFrom="column">
              <wp:posOffset>1153504</wp:posOffset>
            </wp:positionH>
            <wp:positionV relativeFrom="paragraph">
              <wp:posOffset>140924</wp:posOffset>
            </wp:positionV>
            <wp:extent cx="3811270" cy="3830955"/>
            <wp:effectExtent l="0" t="0" r="0" b="0"/>
            <wp:wrapTight wrapText="bothSides">
              <wp:wrapPolygon edited="0">
                <wp:start x="0" y="0"/>
                <wp:lineTo x="0" y="21482"/>
                <wp:lineTo x="21485" y="21482"/>
                <wp:lineTo x="21485" y="0"/>
                <wp:lineTo x="0" y="0"/>
              </wp:wrapPolygon>
            </wp:wrapTight>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11270" cy="3830955"/>
                    </a:xfrm>
                    <a:prstGeom prst="rect">
                      <a:avLst/>
                    </a:prstGeom>
                  </pic:spPr>
                </pic:pic>
              </a:graphicData>
            </a:graphic>
            <wp14:sizeRelH relativeFrom="margin">
              <wp14:pctWidth>0</wp14:pctWidth>
            </wp14:sizeRelH>
            <wp14:sizeRelV relativeFrom="margin">
              <wp14:pctHeight>0</wp14:pctHeight>
            </wp14:sizeRelV>
          </wp:anchor>
        </w:drawing>
      </w:r>
    </w:p>
    <w:p w14:paraId="10379634" w14:textId="77777777" w:rsidR="00700D6B" w:rsidRDefault="00700D6B" w:rsidP="00616E46">
      <w:pPr>
        <w:spacing w:after="160"/>
        <w:rPr>
          <w:rFonts w:ascii="Raleway" w:hAnsi="Raleway" w:cs="Arial"/>
          <w:b/>
          <w:color w:val="003A49"/>
          <w:sz w:val="36"/>
          <w:szCs w:val="36"/>
        </w:rPr>
      </w:pPr>
    </w:p>
    <w:p w14:paraId="3F8A062F" w14:textId="77777777" w:rsidR="00D13564" w:rsidRDefault="00D13564" w:rsidP="00616E46">
      <w:pPr>
        <w:spacing w:after="160"/>
        <w:rPr>
          <w:rFonts w:ascii="Raleway" w:hAnsi="Raleway" w:cs="Arial"/>
          <w:b/>
          <w:color w:val="003A49"/>
          <w:sz w:val="36"/>
          <w:szCs w:val="36"/>
        </w:rPr>
      </w:pPr>
    </w:p>
    <w:p w14:paraId="2D1C02E1" w14:textId="77777777" w:rsidR="00D13564" w:rsidRDefault="00D13564" w:rsidP="00616E46">
      <w:pPr>
        <w:spacing w:after="160"/>
        <w:rPr>
          <w:rFonts w:ascii="Raleway" w:hAnsi="Raleway" w:cs="Arial"/>
          <w:b/>
          <w:color w:val="003A49"/>
          <w:sz w:val="36"/>
          <w:szCs w:val="36"/>
        </w:rPr>
      </w:pPr>
    </w:p>
    <w:p w14:paraId="26A7485B" w14:textId="77777777" w:rsidR="00D13564" w:rsidRDefault="00D13564">
      <w:pPr>
        <w:rPr>
          <w:rFonts w:ascii="Raleway" w:hAnsi="Raleway" w:cs="Arial"/>
          <w:b/>
          <w:color w:val="003A49"/>
          <w:sz w:val="36"/>
          <w:szCs w:val="36"/>
        </w:rPr>
      </w:pPr>
      <w:r>
        <w:rPr>
          <w:rFonts w:ascii="Raleway" w:hAnsi="Raleway" w:cs="Arial"/>
          <w:b/>
          <w:color w:val="003A49"/>
          <w:sz w:val="36"/>
          <w:szCs w:val="36"/>
        </w:rPr>
        <w:br w:type="page"/>
      </w:r>
    </w:p>
    <w:p w14:paraId="7A8FA3FF" w14:textId="77777777" w:rsidR="00D13564" w:rsidRPr="00D13564" w:rsidRDefault="00D13564" w:rsidP="00D13564">
      <w:pPr>
        <w:spacing w:after="160"/>
        <w:rPr>
          <w:rFonts w:ascii="Raleway" w:hAnsi="Raleway" w:cs="Arial"/>
          <w:color w:val="003A49"/>
          <w:sz w:val="36"/>
          <w:szCs w:val="36"/>
        </w:rPr>
      </w:pPr>
      <w:r>
        <w:rPr>
          <w:rFonts w:ascii="Raleway" w:hAnsi="Raleway" w:cs="Arial"/>
          <w:color w:val="003A49"/>
          <w:sz w:val="36"/>
          <w:szCs w:val="36"/>
        </w:rPr>
        <w:t>Making the Most of our Limited Resources</w:t>
      </w:r>
    </w:p>
    <w:p w14:paraId="73935EC7" w14:textId="77777777" w:rsidR="00D13564" w:rsidRDefault="00D13564" w:rsidP="00616E46">
      <w:pPr>
        <w:spacing w:after="160"/>
        <w:rPr>
          <w:rFonts w:ascii="Raleway" w:hAnsi="Raleway" w:cs="Arial"/>
          <w:b/>
          <w:color w:val="003A49"/>
          <w:sz w:val="36"/>
          <w:szCs w:val="36"/>
        </w:rPr>
      </w:pPr>
    </w:p>
    <w:p w14:paraId="77A7DCEB" w14:textId="77777777" w:rsidR="00D13564" w:rsidRDefault="00D13564" w:rsidP="00616E46">
      <w:pPr>
        <w:spacing w:after="160"/>
        <w:rPr>
          <w:rFonts w:ascii="Raleway" w:hAnsi="Raleway" w:cs="Arial"/>
          <w:b/>
          <w:color w:val="003A49"/>
          <w:sz w:val="36"/>
          <w:szCs w:val="36"/>
        </w:rPr>
      </w:pPr>
    </w:p>
    <w:p w14:paraId="7DD32179" w14:textId="77777777" w:rsidR="00D13564" w:rsidRDefault="00D13564" w:rsidP="00616E46">
      <w:pPr>
        <w:spacing w:after="160"/>
        <w:rPr>
          <w:rFonts w:ascii="Raleway" w:hAnsi="Raleway" w:cs="Arial"/>
          <w:b/>
          <w:color w:val="003A49"/>
          <w:sz w:val="36"/>
          <w:szCs w:val="36"/>
        </w:rPr>
      </w:pPr>
    </w:p>
    <w:p w14:paraId="27B813C6" w14:textId="77777777" w:rsidR="00D13564" w:rsidRDefault="00D13564" w:rsidP="00616E46">
      <w:pPr>
        <w:spacing w:after="160"/>
        <w:rPr>
          <w:rFonts w:ascii="Raleway" w:hAnsi="Raleway" w:cs="Arial"/>
          <w:b/>
          <w:color w:val="003A49"/>
          <w:sz w:val="36"/>
          <w:szCs w:val="36"/>
        </w:rPr>
      </w:pPr>
    </w:p>
    <w:p w14:paraId="5BDB4D4C" w14:textId="77777777" w:rsidR="00D13564" w:rsidRDefault="00D13564" w:rsidP="00616E46">
      <w:pPr>
        <w:spacing w:after="160"/>
        <w:rPr>
          <w:rFonts w:ascii="Raleway" w:hAnsi="Raleway" w:cs="Arial"/>
          <w:b/>
          <w:color w:val="003A49"/>
          <w:sz w:val="36"/>
          <w:szCs w:val="36"/>
        </w:rPr>
      </w:pPr>
    </w:p>
    <w:p w14:paraId="0731498F" w14:textId="77777777" w:rsidR="00D13564" w:rsidRDefault="00D13564" w:rsidP="00616E46">
      <w:pPr>
        <w:spacing w:after="160"/>
        <w:rPr>
          <w:rFonts w:ascii="Raleway" w:hAnsi="Raleway" w:cs="Arial"/>
          <w:b/>
          <w:color w:val="003A49"/>
          <w:sz w:val="36"/>
          <w:szCs w:val="36"/>
        </w:rPr>
      </w:pPr>
    </w:p>
    <w:p w14:paraId="08DFAA7A" w14:textId="77777777" w:rsidR="00D13564" w:rsidRDefault="00D13564" w:rsidP="00616E46">
      <w:pPr>
        <w:spacing w:after="160"/>
        <w:rPr>
          <w:rFonts w:ascii="Raleway" w:hAnsi="Raleway" w:cs="Arial"/>
          <w:b/>
          <w:color w:val="003A49"/>
          <w:sz w:val="36"/>
          <w:szCs w:val="36"/>
        </w:rPr>
      </w:pPr>
    </w:p>
    <w:p w14:paraId="079BAE4A" w14:textId="77777777" w:rsidR="00D13564" w:rsidRDefault="00D13564" w:rsidP="00616E46">
      <w:pPr>
        <w:spacing w:after="160"/>
        <w:rPr>
          <w:rFonts w:ascii="Raleway" w:hAnsi="Raleway" w:cs="Arial"/>
          <w:b/>
          <w:color w:val="003A49"/>
          <w:sz w:val="36"/>
          <w:szCs w:val="36"/>
        </w:rPr>
      </w:pPr>
    </w:p>
    <w:p w14:paraId="7A7A078C" w14:textId="77777777" w:rsidR="00D13564" w:rsidRDefault="00D13564" w:rsidP="00616E46">
      <w:pPr>
        <w:spacing w:after="160"/>
        <w:rPr>
          <w:rFonts w:ascii="Raleway" w:hAnsi="Raleway" w:cs="Arial"/>
          <w:b/>
          <w:color w:val="003A49"/>
          <w:sz w:val="36"/>
          <w:szCs w:val="36"/>
        </w:rPr>
      </w:pPr>
    </w:p>
    <w:p w14:paraId="36808EAE" w14:textId="77777777" w:rsidR="00D13564" w:rsidRDefault="00D13564" w:rsidP="00D13564">
      <w:pPr>
        <w:rPr>
          <w:rFonts w:ascii="Raleway" w:hAnsi="Raleway"/>
        </w:rPr>
      </w:pPr>
    </w:p>
    <w:p w14:paraId="7CEE76C2" w14:textId="77777777" w:rsidR="00D13564" w:rsidRDefault="00D13564" w:rsidP="00D13564">
      <w:pPr>
        <w:rPr>
          <w:rFonts w:ascii="Raleway" w:hAnsi="Raleway"/>
        </w:rPr>
      </w:pPr>
    </w:p>
    <w:p w14:paraId="634EF09A" w14:textId="77777777" w:rsidR="00D13564" w:rsidRDefault="00D13564" w:rsidP="00D13564">
      <w:pPr>
        <w:rPr>
          <w:rFonts w:ascii="Raleway" w:hAnsi="Raleway"/>
        </w:rPr>
      </w:pPr>
    </w:p>
    <w:p w14:paraId="66713529" w14:textId="77777777" w:rsidR="00D13564" w:rsidRDefault="00D13564" w:rsidP="00D13564">
      <w:pPr>
        <w:rPr>
          <w:rFonts w:ascii="Raleway" w:hAnsi="Raleway"/>
        </w:rPr>
      </w:pPr>
      <w:r>
        <w:rPr>
          <w:rFonts w:ascii="Raleway" w:hAnsi="Raleway" w:cs="Arial"/>
          <w:color w:val="003A49"/>
          <w:sz w:val="36"/>
          <w:szCs w:val="36"/>
        </w:rPr>
        <w:t>We focus on developing our people because:</w:t>
      </w:r>
      <w:r>
        <w:rPr>
          <w:rFonts w:ascii="Raleway" w:hAnsi="Raleway" w:cs="Arial"/>
          <w:color w:val="003A49"/>
          <w:sz w:val="36"/>
          <w:szCs w:val="36"/>
        </w:rPr>
        <w:br/>
      </w:r>
    </w:p>
    <w:p w14:paraId="20115158" w14:textId="77777777" w:rsidR="00D13564" w:rsidRDefault="00D13564" w:rsidP="00D13564">
      <w:pPr>
        <w:rPr>
          <w:rFonts w:ascii="Raleway" w:hAnsi="Raleway"/>
        </w:rPr>
      </w:pPr>
    </w:p>
    <w:p w14:paraId="536A6294" w14:textId="77777777" w:rsidR="00D13564" w:rsidRDefault="00D13564" w:rsidP="00D13564">
      <w:pPr>
        <w:pStyle w:val="ListParagraph"/>
        <w:numPr>
          <w:ilvl w:val="0"/>
          <w:numId w:val="2"/>
        </w:numPr>
        <w:rPr>
          <w:rFonts w:ascii="Raleway" w:hAnsi="Raleway"/>
        </w:rPr>
      </w:pPr>
      <w:r>
        <w:rPr>
          <w:rFonts w:ascii="Raleway" w:hAnsi="Raleway"/>
        </w:rPr>
        <w:t>Organisational learning will allow us</w:t>
      </w:r>
      <w:r w:rsidRPr="00D13564">
        <w:rPr>
          <w:rFonts w:ascii="Raleway" w:hAnsi="Raleway"/>
        </w:rPr>
        <w:t xml:space="preserve"> to innovate and respond faster than our competitors </w:t>
      </w:r>
      <w:r>
        <w:rPr>
          <w:rFonts w:ascii="Raleway" w:hAnsi="Raleway"/>
        </w:rPr>
        <w:t>and survive amid rapid change</w:t>
      </w:r>
      <w:r>
        <w:rPr>
          <w:rFonts w:ascii="Raleway" w:hAnsi="Raleway"/>
        </w:rPr>
        <w:br/>
      </w:r>
    </w:p>
    <w:p w14:paraId="335497CA" w14:textId="77777777" w:rsidR="00D13564" w:rsidRPr="00D13564" w:rsidRDefault="00D13564" w:rsidP="00D13564">
      <w:pPr>
        <w:pStyle w:val="ListParagraph"/>
        <w:numPr>
          <w:ilvl w:val="0"/>
          <w:numId w:val="2"/>
        </w:numPr>
        <w:rPr>
          <w:rFonts w:ascii="Raleway" w:hAnsi="Raleway"/>
        </w:rPr>
      </w:pPr>
      <w:r>
        <w:rPr>
          <w:rFonts w:ascii="Raleway" w:hAnsi="Raleway"/>
        </w:rPr>
        <w:t>G</w:t>
      </w:r>
      <w:r w:rsidRPr="00D13564">
        <w:rPr>
          <w:rFonts w:ascii="Raleway" w:hAnsi="Raleway"/>
        </w:rPr>
        <w:t xml:space="preserve">reat leaders </w:t>
      </w:r>
      <w:r>
        <w:rPr>
          <w:rFonts w:ascii="Raleway" w:hAnsi="Raleway"/>
        </w:rPr>
        <w:t xml:space="preserve">retain great people by getting them </w:t>
      </w:r>
      <w:r w:rsidRPr="00D13564">
        <w:rPr>
          <w:rFonts w:ascii="Raleway" w:hAnsi="Raleway"/>
        </w:rPr>
        <w:t>into their learning zones</w:t>
      </w:r>
      <w:r>
        <w:rPr>
          <w:rFonts w:ascii="Raleway" w:hAnsi="Raleway"/>
        </w:rPr>
        <w:br/>
      </w:r>
    </w:p>
    <w:p w14:paraId="4F4FF9EC" w14:textId="77777777" w:rsidR="00D13564" w:rsidRPr="00D13564" w:rsidRDefault="00D13564" w:rsidP="00D13564">
      <w:pPr>
        <w:pStyle w:val="ListParagraph"/>
        <w:numPr>
          <w:ilvl w:val="0"/>
          <w:numId w:val="2"/>
        </w:numPr>
        <w:rPr>
          <w:rFonts w:ascii="Raleway" w:hAnsi="Raleway"/>
        </w:rPr>
      </w:pPr>
      <w:r>
        <w:rPr>
          <w:rFonts w:ascii="Raleway" w:hAnsi="Raleway"/>
        </w:rPr>
        <w:t>K</w:t>
      </w:r>
      <w:r w:rsidRPr="00D13564">
        <w:rPr>
          <w:rFonts w:ascii="Raleway" w:hAnsi="Raleway"/>
        </w:rPr>
        <w:t xml:space="preserve">eeping people in their learning zones and out of their comfort zones will allow us to retain </w:t>
      </w:r>
      <w:r>
        <w:rPr>
          <w:rFonts w:ascii="Raleway" w:hAnsi="Raleway"/>
        </w:rPr>
        <w:t xml:space="preserve">and grow </w:t>
      </w:r>
      <w:r w:rsidRPr="00D13564">
        <w:rPr>
          <w:rFonts w:ascii="Raleway" w:hAnsi="Raleway"/>
        </w:rPr>
        <w:t xml:space="preserve">them </w:t>
      </w:r>
      <w:r>
        <w:rPr>
          <w:rFonts w:ascii="Raleway" w:hAnsi="Raleway"/>
        </w:rPr>
        <w:br/>
      </w:r>
    </w:p>
    <w:p w14:paraId="4A33AEE5" w14:textId="77777777" w:rsidR="00D13564" w:rsidRPr="00D13564" w:rsidRDefault="00D13564" w:rsidP="00D13564">
      <w:pPr>
        <w:pStyle w:val="ListParagraph"/>
        <w:numPr>
          <w:ilvl w:val="0"/>
          <w:numId w:val="2"/>
        </w:numPr>
        <w:rPr>
          <w:rFonts w:ascii="Raleway" w:hAnsi="Raleway"/>
        </w:rPr>
      </w:pPr>
      <w:r w:rsidRPr="00D13564">
        <w:rPr>
          <w:rFonts w:ascii="Raleway" w:hAnsi="Raleway"/>
        </w:rPr>
        <w:t xml:space="preserve">We </w:t>
      </w:r>
      <w:r>
        <w:rPr>
          <w:rFonts w:ascii="Raleway" w:hAnsi="Raleway"/>
        </w:rPr>
        <w:t>must</w:t>
      </w:r>
      <w:r w:rsidRPr="00D13564">
        <w:rPr>
          <w:rFonts w:ascii="Raleway" w:hAnsi="Raleway"/>
        </w:rPr>
        <w:t xml:space="preserve"> make the best possible use of the time and money we are investing in development</w:t>
      </w:r>
      <w:r>
        <w:rPr>
          <w:rFonts w:ascii="Raleway" w:hAnsi="Raleway"/>
        </w:rPr>
        <w:t xml:space="preserve"> – and that means doing it properly!</w:t>
      </w:r>
    </w:p>
    <w:p w14:paraId="3BC97111" w14:textId="77777777" w:rsidR="00D13564" w:rsidRDefault="00D13564">
      <w:pPr>
        <w:rPr>
          <w:rFonts w:ascii="Raleway" w:hAnsi="Raleway" w:cs="Arial"/>
          <w:b/>
          <w:color w:val="003A49"/>
          <w:sz w:val="36"/>
          <w:szCs w:val="36"/>
        </w:rPr>
      </w:pPr>
      <w:r>
        <w:rPr>
          <w:rFonts w:ascii="Raleway" w:hAnsi="Raleway" w:cs="Arial"/>
          <w:b/>
          <w:color w:val="003A49"/>
          <w:sz w:val="36"/>
          <w:szCs w:val="36"/>
        </w:rPr>
        <w:br w:type="page"/>
      </w:r>
    </w:p>
    <w:p w14:paraId="3A0365E7" w14:textId="77777777" w:rsidR="00D13564" w:rsidRDefault="00B63E0B" w:rsidP="00D13564">
      <w:pPr>
        <w:spacing w:after="160"/>
        <w:rPr>
          <w:rFonts w:ascii="Georgia" w:hAnsi="Georgia"/>
          <w:color w:val="003A49"/>
          <w:sz w:val="56"/>
          <w:szCs w:val="110"/>
        </w:rPr>
      </w:pPr>
      <w:r w:rsidRPr="00B63E0B">
        <w:rPr>
          <w:rFonts w:ascii="Georgia" w:hAnsi="Georgia"/>
          <w:color w:val="003A49"/>
          <w:sz w:val="56"/>
          <w:szCs w:val="110"/>
        </w:rPr>
        <w:t>The Learning Equation</w:t>
      </w:r>
    </w:p>
    <w:p w14:paraId="2F6928C2" w14:textId="77777777" w:rsidR="00B63E0B" w:rsidRDefault="00B63E0B" w:rsidP="00D13564">
      <w:pPr>
        <w:spacing w:after="160"/>
        <w:rPr>
          <w:rFonts w:ascii="Georgia" w:hAnsi="Georgia"/>
          <w:color w:val="003A49"/>
          <w:sz w:val="56"/>
          <w:szCs w:val="110"/>
        </w:rPr>
      </w:pPr>
    </w:p>
    <w:p w14:paraId="704D6C25" w14:textId="77777777" w:rsidR="00B63E0B" w:rsidRDefault="00B63E0B" w:rsidP="00D13564">
      <w:pPr>
        <w:spacing w:after="160"/>
        <w:rPr>
          <w:rFonts w:ascii="Georgia" w:hAnsi="Georgia"/>
          <w:color w:val="003A49"/>
          <w:sz w:val="56"/>
          <w:szCs w:val="110"/>
        </w:rPr>
      </w:pPr>
      <w:r>
        <w:rPr>
          <w:noProof/>
        </w:rPr>
        <w:drawing>
          <wp:anchor distT="0" distB="0" distL="114300" distR="114300" simplePos="0" relativeHeight="251662336" behindDoc="0" locked="0" layoutInCell="1" allowOverlap="1" wp14:anchorId="45A56C09" wp14:editId="762E69A3">
            <wp:simplePos x="0" y="0"/>
            <wp:positionH relativeFrom="column">
              <wp:posOffset>85090</wp:posOffset>
            </wp:positionH>
            <wp:positionV relativeFrom="paragraph">
              <wp:posOffset>359716</wp:posOffset>
            </wp:positionV>
            <wp:extent cx="6000750" cy="60579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00750" cy="6057900"/>
                    </a:xfrm>
                    <a:prstGeom prst="rect">
                      <a:avLst/>
                    </a:prstGeom>
                  </pic:spPr>
                </pic:pic>
              </a:graphicData>
            </a:graphic>
          </wp:anchor>
        </w:drawing>
      </w:r>
    </w:p>
    <w:p w14:paraId="653AC731" w14:textId="77777777" w:rsidR="00B63E0B" w:rsidRDefault="00B63E0B" w:rsidP="00D13564">
      <w:pPr>
        <w:spacing w:after="160"/>
        <w:rPr>
          <w:rFonts w:ascii="Georgia" w:hAnsi="Georgia"/>
          <w:color w:val="003A49"/>
          <w:sz w:val="56"/>
          <w:szCs w:val="110"/>
        </w:rPr>
      </w:pPr>
    </w:p>
    <w:p w14:paraId="1AF89777" w14:textId="77777777" w:rsidR="00B63E0B" w:rsidRDefault="00B63E0B" w:rsidP="00D13564">
      <w:pPr>
        <w:spacing w:after="160"/>
        <w:rPr>
          <w:rFonts w:ascii="Georgia" w:hAnsi="Georgia"/>
          <w:color w:val="003A49"/>
          <w:sz w:val="56"/>
          <w:szCs w:val="110"/>
        </w:rPr>
      </w:pPr>
    </w:p>
    <w:p w14:paraId="4DD782F3" w14:textId="77777777" w:rsidR="00B63E0B" w:rsidRDefault="00B63E0B" w:rsidP="00D13564">
      <w:pPr>
        <w:spacing w:after="160"/>
        <w:rPr>
          <w:rFonts w:ascii="Georgia" w:hAnsi="Georgia"/>
          <w:color w:val="003A49"/>
          <w:sz w:val="56"/>
          <w:szCs w:val="110"/>
        </w:rPr>
      </w:pPr>
    </w:p>
    <w:p w14:paraId="5FC7927F" w14:textId="77777777" w:rsidR="00B63E0B" w:rsidRDefault="00B63E0B" w:rsidP="00D13564">
      <w:pPr>
        <w:spacing w:after="160"/>
        <w:rPr>
          <w:rFonts w:ascii="Georgia" w:hAnsi="Georgia"/>
          <w:color w:val="003A49"/>
          <w:sz w:val="56"/>
          <w:szCs w:val="110"/>
        </w:rPr>
      </w:pPr>
    </w:p>
    <w:p w14:paraId="064BF366" w14:textId="77777777" w:rsidR="00B63E0B" w:rsidRDefault="00B63E0B" w:rsidP="00D13564">
      <w:pPr>
        <w:spacing w:after="160"/>
        <w:rPr>
          <w:rFonts w:ascii="Georgia" w:hAnsi="Georgia"/>
          <w:color w:val="003A49"/>
          <w:sz w:val="56"/>
          <w:szCs w:val="110"/>
        </w:rPr>
      </w:pPr>
    </w:p>
    <w:p w14:paraId="2AC53AB1" w14:textId="77777777" w:rsidR="00B63E0B" w:rsidRDefault="00B63E0B" w:rsidP="00D13564">
      <w:pPr>
        <w:spacing w:after="160"/>
        <w:rPr>
          <w:rFonts w:ascii="Georgia" w:hAnsi="Georgia"/>
          <w:color w:val="003A49"/>
          <w:sz w:val="56"/>
          <w:szCs w:val="110"/>
        </w:rPr>
      </w:pPr>
    </w:p>
    <w:p w14:paraId="6B695956" w14:textId="77777777" w:rsidR="00B63E0B" w:rsidRDefault="00B63E0B">
      <w:pPr>
        <w:rPr>
          <w:rFonts w:ascii="Georgia" w:hAnsi="Georgia"/>
          <w:color w:val="003A49"/>
          <w:sz w:val="56"/>
          <w:szCs w:val="110"/>
        </w:rPr>
      </w:pPr>
      <w:r>
        <w:rPr>
          <w:rFonts w:ascii="Georgia" w:hAnsi="Georgia"/>
          <w:color w:val="003A49"/>
          <w:sz w:val="56"/>
          <w:szCs w:val="110"/>
        </w:rPr>
        <w:br w:type="page"/>
      </w:r>
    </w:p>
    <w:p w14:paraId="43952B8F" w14:textId="77777777" w:rsidR="00B63E0B" w:rsidRPr="00E354EC" w:rsidRDefault="00B63E0B" w:rsidP="00D13564">
      <w:pPr>
        <w:spacing w:after="160"/>
        <w:rPr>
          <w:rFonts w:ascii="Georgia" w:hAnsi="Georgia"/>
          <w:color w:val="003A49"/>
          <w:sz w:val="12"/>
          <w:szCs w:val="110"/>
        </w:rPr>
      </w:pPr>
      <w:r>
        <w:rPr>
          <w:rFonts w:ascii="Georgia" w:hAnsi="Georgia"/>
          <w:color w:val="003A49"/>
          <w:sz w:val="56"/>
          <w:szCs w:val="110"/>
        </w:rPr>
        <w:t>Session 2</w:t>
      </w:r>
      <w:r w:rsidRPr="009C2679">
        <w:rPr>
          <w:rFonts w:ascii="Georgia" w:hAnsi="Georgia"/>
          <w:color w:val="003A49"/>
          <w:sz w:val="56"/>
          <w:szCs w:val="110"/>
        </w:rPr>
        <w:t xml:space="preserve">: </w:t>
      </w:r>
      <w:r w:rsidRPr="009C2679">
        <w:rPr>
          <w:rFonts w:ascii="Georgia" w:hAnsi="Georgia"/>
          <w:color w:val="003A49"/>
          <w:sz w:val="56"/>
          <w:szCs w:val="110"/>
        </w:rPr>
        <w:tab/>
      </w:r>
      <w:r>
        <w:rPr>
          <w:rFonts w:ascii="Georgia" w:hAnsi="Georgia"/>
          <w:color w:val="003A49"/>
          <w:sz w:val="56"/>
          <w:szCs w:val="110"/>
        </w:rPr>
        <w:t>The Right Content</w:t>
      </w:r>
      <w:r w:rsidRPr="009C2679">
        <w:rPr>
          <w:rFonts w:ascii="Georgia" w:hAnsi="Georgia"/>
          <w:color w:val="003A49"/>
          <w:sz w:val="56"/>
          <w:szCs w:val="110"/>
        </w:rPr>
        <w:t xml:space="preserve"> </w:t>
      </w:r>
      <w:r w:rsidRPr="009C2679">
        <w:rPr>
          <w:rFonts w:ascii="Georgia" w:hAnsi="Georgia"/>
          <w:color w:val="003A49"/>
          <w:sz w:val="56"/>
          <w:szCs w:val="110"/>
        </w:rPr>
        <w:br/>
      </w:r>
    </w:p>
    <w:p w14:paraId="386878C3" w14:textId="77777777" w:rsidR="000E5F6E" w:rsidRDefault="000E5F6E" w:rsidP="000E5F6E">
      <w:pPr>
        <w:ind w:firstLine="720"/>
        <w:rPr>
          <w:rFonts w:ascii="Raleway" w:hAnsi="Raleway" w:cs="Arial"/>
          <w:i/>
          <w:color w:val="C00000"/>
          <w:sz w:val="36"/>
          <w:szCs w:val="36"/>
        </w:rPr>
      </w:pPr>
      <w:r w:rsidRPr="00B63E0B">
        <w:rPr>
          <w:rFonts w:ascii="Raleway" w:hAnsi="Raleway" w:cs="Arial"/>
          <w:i/>
          <w:color w:val="C00000"/>
          <w:sz w:val="36"/>
          <w:szCs w:val="36"/>
        </w:rPr>
        <w:t>The HOW</w:t>
      </w:r>
    </w:p>
    <w:p w14:paraId="4CB4D568" w14:textId="77777777" w:rsidR="00B63E0B" w:rsidRDefault="00B63E0B" w:rsidP="00B63E0B">
      <w:pPr>
        <w:rPr>
          <w:rFonts w:ascii="Raleway" w:hAnsi="Raleway" w:cs="Arial"/>
          <w:color w:val="003A49"/>
          <w:sz w:val="36"/>
          <w:szCs w:val="36"/>
        </w:rPr>
      </w:pPr>
      <w:r w:rsidRPr="00B63E0B">
        <w:rPr>
          <w:rFonts w:ascii="Raleway" w:hAnsi="Raleway" w:cs="Arial"/>
          <w:color w:val="003A49"/>
          <w:sz w:val="36"/>
          <w:szCs w:val="36"/>
        </w:rPr>
        <w:t>The Power of a Great Conversation</w:t>
      </w:r>
    </w:p>
    <w:p w14:paraId="5126ECD7" w14:textId="77777777" w:rsidR="00B63E0B" w:rsidRDefault="00B63E0B" w:rsidP="00E354EC">
      <w:pPr>
        <w:rPr>
          <w:rFonts w:ascii="Raleway" w:hAnsi="Raleway" w:cs="Arial"/>
          <w:i/>
          <w:color w:val="C00000"/>
          <w:sz w:val="36"/>
          <w:szCs w:val="36"/>
        </w:rPr>
      </w:pPr>
    </w:p>
    <w:p w14:paraId="5D58DE81" w14:textId="77777777" w:rsidR="00B63E0B" w:rsidRDefault="00B63E0B" w:rsidP="00B63E0B">
      <w:pPr>
        <w:ind w:firstLine="720"/>
        <w:rPr>
          <w:rFonts w:ascii="Raleway" w:hAnsi="Raleway" w:cs="Arial"/>
          <w:i/>
          <w:color w:val="C00000"/>
          <w:sz w:val="36"/>
          <w:szCs w:val="36"/>
        </w:rPr>
      </w:pPr>
    </w:p>
    <w:p w14:paraId="355CD202" w14:textId="77777777" w:rsidR="00B63E0B" w:rsidRDefault="00B63E0B" w:rsidP="00B63E0B">
      <w:pPr>
        <w:ind w:firstLine="720"/>
        <w:rPr>
          <w:rFonts w:ascii="Raleway" w:hAnsi="Raleway" w:cs="Arial"/>
          <w:i/>
          <w:color w:val="C00000"/>
          <w:sz w:val="36"/>
          <w:szCs w:val="36"/>
        </w:rPr>
      </w:pPr>
    </w:p>
    <w:p w14:paraId="44F153B8" w14:textId="77777777" w:rsidR="00B63E0B" w:rsidRDefault="00B63E0B" w:rsidP="00B63E0B">
      <w:pPr>
        <w:ind w:firstLine="720"/>
        <w:rPr>
          <w:rFonts w:ascii="Raleway" w:hAnsi="Raleway" w:cs="Arial"/>
          <w:i/>
          <w:color w:val="C00000"/>
          <w:sz w:val="36"/>
          <w:szCs w:val="36"/>
        </w:rPr>
      </w:pPr>
    </w:p>
    <w:p w14:paraId="79258E23" w14:textId="77777777" w:rsidR="00B63E0B" w:rsidRDefault="00B63E0B" w:rsidP="00B63E0B">
      <w:pPr>
        <w:ind w:firstLine="720"/>
        <w:rPr>
          <w:rFonts w:ascii="Raleway" w:hAnsi="Raleway" w:cs="Arial"/>
          <w:i/>
          <w:color w:val="C00000"/>
          <w:sz w:val="36"/>
          <w:szCs w:val="36"/>
        </w:rPr>
      </w:pPr>
    </w:p>
    <w:p w14:paraId="30CABBD1" w14:textId="77777777" w:rsidR="00B63E0B" w:rsidRDefault="00B63E0B" w:rsidP="00B63E0B">
      <w:pPr>
        <w:ind w:firstLine="720"/>
        <w:rPr>
          <w:rFonts w:ascii="Raleway" w:hAnsi="Raleway" w:cs="Arial"/>
          <w:i/>
          <w:color w:val="C00000"/>
          <w:sz w:val="36"/>
          <w:szCs w:val="36"/>
        </w:rPr>
      </w:pPr>
    </w:p>
    <w:p w14:paraId="6C94185D" w14:textId="77777777" w:rsidR="00B63E0B" w:rsidRPr="00B63E0B" w:rsidRDefault="00B63E0B" w:rsidP="00B63E0B">
      <w:pPr>
        <w:ind w:firstLine="720"/>
        <w:rPr>
          <w:rFonts w:ascii="Raleway" w:hAnsi="Raleway" w:cs="Arial"/>
          <w:i/>
          <w:color w:val="C00000"/>
          <w:sz w:val="36"/>
          <w:szCs w:val="36"/>
        </w:rPr>
      </w:pPr>
    </w:p>
    <w:p w14:paraId="0877A704" w14:textId="77777777" w:rsidR="00B63E0B" w:rsidRPr="00B63E0B" w:rsidRDefault="00B63E0B" w:rsidP="00B63E0B">
      <w:pPr>
        <w:ind w:firstLine="720"/>
        <w:rPr>
          <w:rFonts w:ascii="Raleway" w:hAnsi="Raleway" w:cs="Arial"/>
          <w:color w:val="C00000"/>
          <w:sz w:val="36"/>
          <w:szCs w:val="36"/>
        </w:rPr>
      </w:pPr>
      <w:r w:rsidRPr="00B63E0B">
        <w:rPr>
          <w:rFonts w:ascii="Raleway" w:hAnsi="Raleway" w:cs="Arial"/>
          <w:i/>
          <w:color w:val="C00000"/>
          <w:sz w:val="36"/>
          <w:szCs w:val="36"/>
        </w:rPr>
        <w:t xml:space="preserve">The </w:t>
      </w:r>
      <w:r>
        <w:rPr>
          <w:rFonts w:ascii="Raleway" w:hAnsi="Raleway" w:cs="Arial"/>
          <w:i/>
          <w:color w:val="C00000"/>
          <w:sz w:val="36"/>
          <w:szCs w:val="36"/>
        </w:rPr>
        <w:t>WHAT</w:t>
      </w:r>
      <w:r>
        <w:rPr>
          <w:rFonts w:ascii="Raleway" w:hAnsi="Raleway" w:cs="Arial"/>
          <w:i/>
          <w:color w:val="C00000"/>
          <w:sz w:val="36"/>
          <w:szCs w:val="36"/>
        </w:rPr>
        <w:br/>
      </w:r>
      <w:r w:rsidRPr="00B63E0B">
        <w:rPr>
          <w:rFonts w:ascii="Raleway" w:hAnsi="Raleway" w:cs="Arial"/>
          <w:sz w:val="36"/>
          <w:szCs w:val="36"/>
        </w:rPr>
        <w:t>1. Current Gaps</w:t>
      </w:r>
    </w:p>
    <w:p w14:paraId="714F0869" w14:textId="77777777" w:rsidR="00B63E0B" w:rsidRPr="00E354EC" w:rsidRDefault="00B63E0B" w:rsidP="00B63E0B">
      <w:pPr>
        <w:rPr>
          <w:rFonts w:ascii="Raleway" w:hAnsi="Raleway" w:cs="Arial"/>
          <w:color w:val="003A49"/>
          <w:sz w:val="22"/>
          <w:szCs w:val="36"/>
        </w:rPr>
      </w:pPr>
    </w:p>
    <w:p w14:paraId="00029AAF" w14:textId="77777777" w:rsidR="00B63E0B" w:rsidRPr="00B63E0B" w:rsidRDefault="00B63E0B" w:rsidP="00B63E0B">
      <w:pPr>
        <w:rPr>
          <w:rFonts w:ascii="Raleway" w:hAnsi="Raleway" w:cs="Arial"/>
          <w:b/>
          <w:color w:val="003A49"/>
        </w:rPr>
      </w:pPr>
      <w:r w:rsidRPr="00B63E0B">
        <w:rPr>
          <w:rFonts w:ascii="Raleway" w:hAnsi="Raleway" w:cs="Arial"/>
          <w:b/>
          <w:color w:val="003A49"/>
        </w:rPr>
        <w:t>Learning needs can be broken into three general categories:</w:t>
      </w:r>
      <w:r w:rsidRPr="00B63E0B">
        <w:rPr>
          <w:rFonts w:ascii="Raleway" w:hAnsi="Raleway" w:cs="Arial"/>
          <w:b/>
          <w:color w:val="003A49"/>
        </w:rPr>
        <w:br/>
      </w:r>
    </w:p>
    <w:p w14:paraId="7EF4ECD5" w14:textId="77777777" w:rsidR="00B63E0B" w:rsidRPr="00B63E0B" w:rsidRDefault="00B63E0B" w:rsidP="00B63E0B">
      <w:pPr>
        <w:pStyle w:val="ListParagraph"/>
        <w:numPr>
          <w:ilvl w:val="0"/>
          <w:numId w:val="3"/>
        </w:numPr>
        <w:rPr>
          <w:rFonts w:ascii="Raleway" w:hAnsi="Raleway" w:cs="Arial"/>
          <w:color w:val="003A49"/>
        </w:rPr>
      </w:pPr>
      <w:r w:rsidRPr="00B63E0B">
        <w:rPr>
          <w:rFonts w:ascii="Raleway" w:hAnsi="Raleway" w:cs="Arial"/>
          <w:color w:val="003A49"/>
        </w:rPr>
        <w:t>Technical</w:t>
      </w:r>
    </w:p>
    <w:p w14:paraId="152EAF9A" w14:textId="77777777" w:rsidR="00B63E0B" w:rsidRPr="00B63E0B" w:rsidRDefault="00B63E0B" w:rsidP="00B63E0B">
      <w:pPr>
        <w:pStyle w:val="ListParagraph"/>
        <w:numPr>
          <w:ilvl w:val="0"/>
          <w:numId w:val="3"/>
        </w:numPr>
        <w:rPr>
          <w:rFonts w:ascii="Raleway" w:hAnsi="Raleway" w:cs="Arial"/>
          <w:color w:val="003A49"/>
        </w:rPr>
      </w:pPr>
      <w:r w:rsidRPr="00B63E0B">
        <w:rPr>
          <w:rFonts w:ascii="Raleway" w:hAnsi="Raleway" w:cs="Arial"/>
          <w:color w:val="003A49"/>
        </w:rPr>
        <w:t>Interpersonal</w:t>
      </w:r>
    </w:p>
    <w:p w14:paraId="3B1370E6" w14:textId="77777777" w:rsidR="00B63E0B" w:rsidRPr="00B63E0B" w:rsidRDefault="00B63E0B" w:rsidP="00B63E0B">
      <w:pPr>
        <w:pStyle w:val="ListParagraph"/>
        <w:numPr>
          <w:ilvl w:val="0"/>
          <w:numId w:val="3"/>
        </w:numPr>
        <w:rPr>
          <w:rFonts w:ascii="Raleway" w:hAnsi="Raleway" w:cs="Arial"/>
          <w:color w:val="003A49"/>
        </w:rPr>
      </w:pPr>
      <w:r w:rsidRPr="00B63E0B">
        <w:rPr>
          <w:rFonts w:ascii="Raleway" w:hAnsi="Raleway" w:cs="Arial"/>
          <w:color w:val="003A49"/>
        </w:rPr>
        <w:t xml:space="preserve">Leadership </w:t>
      </w:r>
    </w:p>
    <w:p w14:paraId="73DF0C1B" w14:textId="77777777" w:rsidR="00B63E0B" w:rsidRPr="00B63E0B" w:rsidRDefault="00B63E0B" w:rsidP="00B63E0B">
      <w:pPr>
        <w:rPr>
          <w:rFonts w:ascii="Raleway" w:hAnsi="Raleway" w:cs="Arial"/>
          <w:color w:val="003A49"/>
        </w:rPr>
      </w:pPr>
    </w:p>
    <w:p w14:paraId="4EE05EDE" w14:textId="77777777" w:rsidR="00B63E0B" w:rsidRPr="00E354EC" w:rsidRDefault="00B63E0B" w:rsidP="00B63E0B">
      <w:pPr>
        <w:rPr>
          <w:rFonts w:ascii="Raleway" w:hAnsi="Raleway" w:cs="Arial"/>
          <w:color w:val="003A49"/>
          <w:sz w:val="18"/>
          <w:szCs w:val="36"/>
        </w:rPr>
      </w:pPr>
    </w:p>
    <w:p w14:paraId="10A45C9E" w14:textId="77777777" w:rsidR="00B63E0B" w:rsidRDefault="00E354EC" w:rsidP="00B63E0B">
      <w:pPr>
        <w:rPr>
          <w:rFonts w:ascii="Raleway" w:hAnsi="Raleway" w:cs="Arial"/>
          <w:color w:val="003A49"/>
          <w:sz w:val="36"/>
          <w:szCs w:val="36"/>
        </w:rPr>
      </w:pPr>
      <w:r>
        <w:rPr>
          <w:rFonts w:ascii="Raleway" w:hAnsi="Raleway" w:cs="Arial"/>
          <w:color w:val="003A49"/>
          <w:sz w:val="36"/>
          <w:szCs w:val="36"/>
        </w:rPr>
        <w:t>Your own team members’ areas for development:</w:t>
      </w:r>
    </w:p>
    <w:p w14:paraId="0C81D771" w14:textId="77777777" w:rsidR="00B63E0B" w:rsidRDefault="00437C61" w:rsidP="00B63E0B">
      <w:pPr>
        <w:rPr>
          <w:rFonts w:ascii="Raleway" w:hAnsi="Raleway" w:cs="Arial"/>
          <w:color w:val="003A49"/>
          <w:sz w:val="36"/>
          <w:szCs w:val="36"/>
        </w:rPr>
      </w:pPr>
      <w:r w:rsidRPr="00E354EC">
        <w:rPr>
          <w:rFonts w:ascii="Raleway" w:hAnsi="Raleway" w:cs="Arial"/>
          <w:noProof/>
          <w:color w:val="003A49"/>
          <w:sz w:val="36"/>
          <w:szCs w:val="36"/>
        </w:rPr>
        <mc:AlternateContent>
          <mc:Choice Requires="wps">
            <w:drawing>
              <wp:anchor distT="45720" distB="45720" distL="114300" distR="114300" simplePos="0" relativeHeight="251665408" behindDoc="0" locked="0" layoutInCell="1" allowOverlap="1" wp14:anchorId="6D978048" wp14:editId="682143EA">
                <wp:simplePos x="0" y="0"/>
                <wp:positionH relativeFrom="column">
                  <wp:posOffset>-103505</wp:posOffset>
                </wp:positionH>
                <wp:positionV relativeFrom="paragraph">
                  <wp:posOffset>249555</wp:posOffset>
                </wp:positionV>
                <wp:extent cx="1751330" cy="1404620"/>
                <wp:effectExtent l="0" t="0" r="0" b="63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1330" cy="1404620"/>
                        </a:xfrm>
                        <a:prstGeom prst="rect">
                          <a:avLst/>
                        </a:prstGeom>
                        <a:noFill/>
                        <a:ln w="9525">
                          <a:noFill/>
                          <a:miter lim="800000"/>
                          <a:headEnd/>
                          <a:tailEnd/>
                        </a:ln>
                      </wps:spPr>
                      <wps:txbx>
                        <w:txbxContent>
                          <w:p w14:paraId="7922E86E" w14:textId="77777777" w:rsidR="00023B6F" w:rsidRPr="00E354EC" w:rsidRDefault="00023B6F">
                            <w:pPr>
                              <w:rPr>
                                <w:rFonts w:ascii="Raleway" w:hAnsi="Raleway" w:cs="Arial"/>
                                <w:b/>
                                <w:color w:val="003A49"/>
                              </w:rPr>
                            </w:pPr>
                            <w:r w:rsidRPr="00E354EC">
                              <w:rPr>
                                <w:rFonts w:ascii="Raleway" w:hAnsi="Raleway" w:cs="Arial"/>
                                <w:b/>
                                <w:color w:val="003A49"/>
                              </w:rPr>
                              <w:t>Development Areas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D978048" id="Text Box 2" o:spid="_x0000_s1028" type="#_x0000_t202" style="position:absolute;margin-left:-8.15pt;margin-top:19.65pt;width:137.9pt;height:110.6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" filled="f" stroked="f">
                <v:textbox style="mso-fit-shape-to-text:t">
                  <w:txbxContent>
                    <w:p w14:paraId="7922E86E" w14:textId="77777777" w:rsidR="00023B6F" w:rsidRPr="00E354EC" w:rsidRDefault="00023B6F">
                      <w:pPr>
                        <w:rPr>
                          <w:rFonts w:ascii="Raleway" w:hAnsi="Raleway" w:cs="Arial"/>
                          <w:b/>
                          <w:color w:val="003A49"/>
                        </w:rPr>
                      </w:pPr>
                      <w:r w:rsidRPr="00E354EC">
                        <w:rPr>
                          <w:rFonts w:ascii="Raleway" w:hAnsi="Raleway" w:cs="Arial"/>
                          <w:b/>
                          <w:color w:val="003A49"/>
                        </w:rPr>
                        <w:t>Development Areas</w:t>
                      </w:r>
                    </w:p>
                  </w:txbxContent>
                </v:textbox>
                <w10:wrap type="square"/>
              </v:shape>
            </w:pict>
          </mc:Fallback>
        </mc:AlternateContent>
      </w:r>
      <w:r w:rsidRPr="00E354EC">
        <w:rPr>
          <w:rFonts w:ascii="Raleway" w:hAnsi="Raleway" w:cs="Arial"/>
          <w:noProof/>
          <w:color w:val="003A49"/>
          <w:sz w:val="36"/>
          <w:szCs w:val="36"/>
        </w:rPr>
        <mc:AlternateContent>
          <mc:Choice Requires="wps">
            <w:drawing>
              <wp:anchor distT="45720" distB="45720" distL="114300" distR="114300" simplePos="0" relativeHeight="251667456" behindDoc="0" locked="0" layoutInCell="1" allowOverlap="1" wp14:anchorId="5F37484A" wp14:editId="66DD2861">
                <wp:simplePos x="0" y="0"/>
                <wp:positionH relativeFrom="column">
                  <wp:posOffset>3184525</wp:posOffset>
                </wp:positionH>
                <wp:positionV relativeFrom="paragraph">
                  <wp:posOffset>249555</wp:posOffset>
                </wp:positionV>
                <wp:extent cx="2192020" cy="1404620"/>
                <wp:effectExtent l="0" t="0" r="0" b="6350"/>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2020" cy="1404620"/>
                        </a:xfrm>
                        <a:prstGeom prst="rect">
                          <a:avLst/>
                        </a:prstGeom>
                        <a:noFill/>
                        <a:ln w="9525">
                          <a:noFill/>
                          <a:miter lim="800000"/>
                          <a:headEnd/>
                          <a:tailEnd/>
                        </a:ln>
                      </wps:spPr>
                      <wps:txbx>
                        <w:txbxContent>
                          <w:p w14:paraId="4C01807F" w14:textId="77777777" w:rsidR="00023B6F" w:rsidRPr="00E354EC" w:rsidRDefault="00023B6F" w:rsidP="00E354EC">
                            <w:pPr>
                              <w:rPr>
                                <w:rFonts w:ascii="Raleway" w:hAnsi="Raleway" w:cs="Arial"/>
                                <w:b/>
                                <w:color w:val="003A49"/>
                              </w:rPr>
                            </w:pPr>
                            <w:r>
                              <w:rPr>
                                <w:rFonts w:ascii="Raleway" w:hAnsi="Raleway" w:cs="Arial"/>
                                <w:b/>
                                <w:color w:val="003A49"/>
                              </w:rPr>
                              <w:t>Possible Root Causes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F37484A" id="_x0000_s1029" type="#_x0000_t202" style="position:absolute;margin-left:250.75pt;margin-top:19.65pt;width:172.6pt;height:110.6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" filled="f" stroked="f">
                <v:textbox style="mso-fit-shape-to-text:t">
                  <w:txbxContent>
                    <w:p w14:paraId="4C01807F" w14:textId="77777777" w:rsidR="00023B6F" w:rsidRPr="00E354EC" w:rsidRDefault="00023B6F" w:rsidP="00E354EC">
                      <w:pPr>
                        <w:rPr>
                          <w:rFonts w:ascii="Raleway" w:hAnsi="Raleway" w:cs="Arial"/>
                          <w:b/>
                          <w:color w:val="003A49"/>
                        </w:rPr>
                      </w:pPr>
                      <w:r>
                        <w:rPr>
                          <w:rFonts w:ascii="Raleway" w:hAnsi="Raleway" w:cs="Arial"/>
                          <w:b/>
                          <w:color w:val="003A49"/>
                        </w:rPr>
                        <w:t>Possible Root Causes</w:t>
                      </w:r>
                    </w:p>
                  </w:txbxContent>
                </v:textbox>
                <w10:wrap type="square"/>
              </v:shape>
            </w:pict>
          </mc:Fallback>
        </mc:AlternateContent>
      </w:r>
      <w:r>
        <w:rPr>
          <w:rFonts w:ascii="Raleway" w:hAnsi="Raleway" w:cs="Arial"/>
          <w:noProof/>
          <w:color w:val="003A49"/>
          <w:sz w:val="36"/>
          <w:szCs w:val="36"/>
        </w:rPr>
        <mc:AlternateContent>
          <mc:Choice Requires="wps">
            <w:drawing>
              <wp:anchor distT="0" distB="0" distL="114300" distR="114300" simplePos="0" relativeHeight="251668480" behindDoc="0" locked="0" layoutInCell="1" allowOverlap="1" wp14:anchorId="4D6307D9" wp14:editId="6B30FE46">
                <wp:simplePos x="0" y="0"/>
                <wp:positionH relativeFrom="column">
                  <wp:posOffset>3187065</wp:posOffset>
                </wp:positionH>
                <wp:positionV relativeFrom="paragraph">
                  <wp:posOffset>249555</wp:posOffset>
                </wp:positionV>
                <wp:extent cx="0" cy="3205908"/>
                <wp:effectExtent l="0" t="0" r="38100" b="33020"/>
                <wp:wrapNone/>
                <wp:docPr id="12" name="Straight Connector 12"/>
                <wp:cNvGraphicFramePr/>
                <a:graphic xmlns:a="http://schemas.openxmlformats.org/drawingml/2006/main">
                  <a:graphicData uri="http://schemas.microsoft.com/office/word/2010/wordprocessingShape">
                    <wps:wsp>
                      <wps:cNvCnPr/>
                      <wps:spPr>
                        <a:xfrm>
                          <a:off x="0" y="0"/>
                          <a:ext cx="0" cy="3205908"/>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7D49071" id="Straight Connector 12"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250.95pt,19.65pt" to="250.95pt,27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" strokecolor="#5b9bd5 [3204]" strokeweight=".5pt">
                <v:stroke joinstyle="miter"/>
              </v:line>
            </w:pict>
          </mc:Fallback>
        </mc:AlternateContent>
      </w:r>
      <w:r w:rsidR="00E354EC">
        <w:rPr>
          <w:rFonts w:ascii="Raleway" w:hAnsi="Raleway" w:cs="Arial"/>
          <w:noProof/>
          <w:color w:val="003A49"/>
          <w:sz w:val="36"/>
          <w:szCs w:val="36"/>
        </w:rPr>
        <mc:AlternateContent>
          <mc:Choice Requires="wps">
            <w:drawing>
              <wp:anchor distT="0" distB="0" distL="114300" distR="114300" simplePos="0" relativeHeight="251663360" behindDoc="0" locked="0" layoutInCell="1" allowOverlap="1" wp14:anchorId="5197B997" wp14:editId="44B7C0EE">
                <wp:simplePos x="0" y="0"/>
                <wp:positionH relativeFrom="column">
                  <wp:posOffset>-101746</wp:posOffset>
                </wp:positionH>
                <wp:positionV relativeFrom="paragraph">
                  <wp:posOffset>194623</wp:posOffset>
                </wp:positionV>
                <wp:extent cx="6543675" cy="3338111"/>
                <wp:effectExtent l="0" t="0" r="28575" b="15240"/>
                <wp:wrapNone/>
                <wp:docPr id="7" name="Rectangle: Single Corner Snipped 7"/>
                <wp:cNvGraphicFramePr/>
                <a:graphic xmlns:a="http://schemas.openxmlformats.org/drawingml/2006/main">
                  <a:graphicData uri="http://schemas.microsoft.com/office/word/2010/wordprocessingShape">
                    <wps:wsp>
                      <wps:cNvSpPr/>
                      <wps:spPr>
                        <a:xfrm rot="10800000">
                          <a:off x="0" y="0"/>
                          <a:ext cx="6543675" cy="3338111"/>
                        </a:xfrm>
                        <a:prstGeom prst="snip1Rect">
                          <a:avLst>
                            <a:gd name="adj" fmla="val 16667"/>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6C56C8" id="Rectangle: Single Corner Snipped 7" o:spid="_x0000_s1026" style="position:absolute;margin-left:-8pt;margin-top:15.3pt;width:515.25pt;height:262.85pt;rotation:18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543675,33381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" path="m,l5987312,r556363,556363l6543675,3338111,,3338111,,xe" filled="f" strokecolor="#1f4d78 [1604]" strokeweight="1pt">
                <v:stroke joinstyle="miter"/>
                <v:path arrowok="t" o:connecttype="custom" o:connectlocs="0,0;5987312,0;6543675,556363;6543675,3338111;0,3338111;0,0" o:connectangles="0,0,0,0,0,0"/>
              </v:shape>
            </w:pict>
          </mc:Fallback>
        </mc:AlternateContent>
      </w:r>
    </w:p>
    <w:p w14:paraId="6C32CCCF" w14:textId="77777777" w:rsidR="00B63E0B" w:rsidRDefault="00B63E0B" w:rsidP="00B63E0B">
      <w:pPr>
        <w:rPr>
          <w:rFonts w:ascii="Raleway" w:hAnsi="Raleway" w:cs="Arial"/>
          <w:color w:val="003A49"/>
          <w:sz w:val="36"/>
          <w:szCs w:val="36"/>
        </w:rPr>
      </w:pPr>
    </w:p>
    <w:p w14:paraId="73E81B54" w14:textId="77777777" w:rsidR="00B63E0B" w:rsidRDefault="00B63E0B" w:rsidP="00B63E0B">
      <w:pPr>
        <w:rPr>
          <w:rFonts w:ascii="Raleway" w:hAnsi="Raleway" w:cs="Arial"/>
          <w:color w:val="003A49"/>
          <w:sz w:val="36"/>
          <w:szCs w:val="36"/>
        </w:rPr>
      </w:pPr>
    </w:p>
    <w:p w14:paraId="2A6D68B7" w14:textId="77777777" w:rsidR="00B63E0B" w:rsidRDefault="00B63E0B" w:rsidP="00B63E0B">
      <w:pPr>
        <w:rPr>
          <w:rFonts w:ascii="Raleway" w:hAnsi="Raleway" w:cs="Arial"/>
          <w:color w:val="003A49"/>
          <w:sz w:val="36"/>
          <w:szCs w:val="36"/>
        </w:rPr>
      </w:pPr>
    </w:p>
    <w:p w14:paraId="4257106B" w14:textId="77777777" w:rsidR="00437C61" w:rsidRDefault="00437C61">
      <w:pPr>
        <w:rPr>
          <w:rFonts w:ascii="Raleway" w:hAnsi="Raleway" w:cs="Arial"/>
          <w:color w:val="003A49"/>
          <w:sz w:val="36"/>
          <w:szCs w:val="36"/>
        </w:rPr>
      </w:pPr>
      <w:r>
        <w:rPr>
          <w:rFonts w:ascii="Raleway" w:hAnsi="Raleway" w:cs="Arial"/>
          <w:color w:val="003A49"/>
          <w:sz w:val="36"/>
          <w:szCs w:val="36"/>
        </w:rPr>
        <w:br w:type="page"/>
      </w:r>
    </w:p>
    <w:p w14:paraId="211DADD8" w14:textId="77777777" w:rsidR="00437C61" w:rsidRDefault="00437C61" w:rsidP="00437C61">
      <w:pPr>
        <w:rPr>
          <w:rFonts w:ascii="Raleway" w:hAnsi="Raleway" w:cs="Arial"/>
          <w:sz w:val="36"/>
          <w:szCs w:val="36"/>
        </w:rPr>
      </w:pPr>
      <w:r>
        <w:rPr>
          <w:rFonts w:ascii="Raleway" w:hAnsi="Raleway" w:cs="Arial"/>
          <w:sz w:val="36"/>
          <w:szCs w:val="36"/>
        </w:rPr>
        <w:t>2</w:t>
      </w:r>
      <w:r w:rsidRPr="00B63E0B">
        <w:rPr>
          <w:rFonts w:ascii="Raleway" w:hAnsi="Raleway" w:cs="Arial"/>
          <w:sz w:val="36"/>
          <w:szCs w:val="36"/>
        </w:rPr>
        <w:t xml:space="preserve">. </w:t>
      </w:r>
      <w:r>
        <w:rPr>
          <w:rFonts w:ascii="Raleway" w:hAnsi="Raleway" w:cs="Arial"/>
          <w:sz w:val="36"/>
          <w:szCs w:val="36"/>
        </w:rPr>
        <w:t>Building Strengths</w:t>
      </w:r>
    </w:p>
    <w:p w14:paraId="0AA2EA33" w14:textId="77777777" w:rsidR="00437C61" w:rsidRDefault="00437C61" w:rsidP="00437C61">
      <w:pPr>
        <w:rPr>
          <w:rFonts w:ascii="Raleway" w:hAnsi="Raleway" w:cs="Arial"/>
          <w:sz w:val="36"/>
          <w:szCs w:val="36"/>
        </w:rPr>
      </w:pPr>
      <w:r w:rsidRPr="00437C61">
        <w:rPr>
          <w:rFonts w:ascii="Raleway" w:hAnsi="Raleway" w:cs="Arial"/>
          <w:noProof/>
          <w:sz w:val="36"/>
          <w:szCs w:val="36"/>
        </w:rPr>
        <mc:AlternateContent>
          <mc:Choice Requires="wps">
            <w:drawing>
              <wp:anchor distT="0" distB="0" distL="114300" distR="114300" simplePos="0" relativeHeight="251670528" behindDoc="0" locked="0" layoutInCell="1" allowOverlap="1" wp14:anchorId="58713397" wp14:editId="09D50C7D">
                <wp:simplePos x="0" y="0"/>
                <wp:positionH relativeFrom="column">
                  <wp:posOffset>4445</wp:posOffset>
                </wp:positionH>
                <wp:positionV relativeFrom="paragraph">
                  <wp:posOffset>262890</wp:posOffset>
                </wp:positionV>
                <wp:extent cx="6543675" cy="3337560"/>
                <wp:effectExtent l="0" t="0" r="28575" b="15240"/>
                <wp:wrapNone/>
                <wp:docPr id="13" name="Rectangle: Single Corner Snipped 13"/>
                <wp:cNvGraphicFramePr/>
                <a:graphic xmlns:a="http://schemas.openxmlformats.org/drawingml/2006/main">
                  <a:graphicData uri="http://schemas.microsoft.com/office/word/2010/wordprocessingShape">
                    <wps:wsp>
                      <wps:cNvSpPr/>
                      <wps:spPr>
                        <a:xfrm rot="10800000">
                          <a:off x="0" y="0"/>
                          <a:ext cx="6543675" cy="3337560"/>
                        </a:xfrm>
                        <a:prstGeom prst="snip1Rect">
                          <a:avLst>
                            <a:gd name="adj" fmla="val 0"/>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CDC21F" id="Rectangle: Single Corner Snipped 13" o:spid="_x0000_s1026" style="position:absolute;margin-left:.35pt;margin-top:20.7pt;width:515.25pt;height:262.8pt;rotation:18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543675,3337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" path="m,l6543675,r,l6543675,3337560,,3337560,,xe" filled="f" strokecolor="#1f4d78 [1604]" strokeweight="1pt">
                <v:stroke joinstyle="miter"/>
                <v:path arrowok="t" o:connecttype="custom" o:connectlocs="0,0;6543675,0;6543675,0;6543675,3337560;0,3337560;0,0" o:connectangles="0,0,0,0,0,0"/>
              </v:shape>
            </w:pict>
          </mc:Fallback>
        </mc:AlternateContent>
      </w:r>
    </w:p>
    <w:p w14:paraId="26FF58E2" w14:textId="77777777" w:rsidR="00437C61" w:rsidRDefault="00437C61" w:rsidP="00437C61">
      <w:pPr>
        <w:rPr>
          <w:rFonts w:ascii="Raleway" w:hAnsi="Raleway" w:cs="Arial"/>
          <w:sz w:val="36"/>
          <w:szCs w:val="36"/>
        </w:rPr>
      </w:pPr>
      <w:r w:rsidRPr="00437C61">
        <w:rPr>
          <w:rFonts w:ascii="Raleway" w:hAnsi="Raleway" w:cs="Arial"/>
          <w:noProof/>
          <w:sz w:val="36"/>
          <w:szCs w:val="36"/>
        </w:rPr>
        <mc:AlternateContent>
          <mc:Choice Requires="wps">
            <w:drawing>
              <wp:anchor distT="45720" distB="45720" distL="114300" distR="114300" simplePos="0" relativeHeight="251672576" behindDoc="0" locked="0" layoutInCell="1" allowOverlap="1" wp14:anchorId="4D4CC8B6" wp14:editId="15BCDBE4">
                <wp:simplePos x="0" y="0"/>
                <wp:positionH relativeFrom="column">
                  <wp:posOffset>3288030</wp:posOffset>
                </wp:positionH>
                <wp:positionV relativeFrom="paragraph">
                  <wp:posOffset>75565</wp:posOffset>
                </wp:positionV>
                <wp:extent cx="2192020" cy="1404620"/>
                <wp:effectExtent l="0" t="0" r="0" b="635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2020" cy="1404620"/>
                        </a:xfrm>
                        <a:prstGeom prst="rect">
                          <a:avLst/>
                        </a:prstGeom>
                        <a:noFill/>
                        <a:ln w="9525">
                          <a:noFill/>
                          <a:miter lim="800000"/>
                          <a:headEnd/>
                          <a:tailEnd/>
                        </a:ln>
                      </wps:spPr>
                      <wps:txbx>
                        <w:txbxContent>
                          <w:p w14:paraId="7CFC8168" w14:textId="77777777" w:rsidR="00023B6F" w:rsidRPr="00E354EC" w:rsidRDefault="00023B6F" w:rsidP="00437C61">
                            <w:pPr>
                              <w:rPr>
                                <w:rFonts w:ascii="Raleway" w:hAnsi="Raleway" w:cs="Arial"/>
                                <w:b/>
                                <w:color w:val="003A49"/>
                              </w:rPr>
                            </w:pPr>
                            <w:r>
                              <w:rPr>
                                <w:rFonts w:ascii="Raleway" w:hAnsi="Raleway" w:cs="Arial"/>
                                <w:b/>
                                <w:color w:val="003A49"/>
                              </w:rPr>
                              <w:t>Benefits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D4CC8B6" id="_x0000_s1030" type="#_x0000_t202" style="position:absolute;margin-left:258.9pt;margin-top:5.95pt;width:172.6pt;height:110.6pt;z-index:2516725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" filled="f" stroked="f">
                <v:textbox style="mso-fit-shape-to-text:t">
                  <w:txbxContent>
                    <w:p w14:paraId="7CFC8168" w14:textId="77777777" w:rsidR="00023B6F" w:rsidRPr="00E354EC" w:rsidRDefault="00023B6F" w:rsidP="00437C61">
                      <w:pPr>
                        <w:rPr>
                          <w:rFonts w:ascii="Raleway" w:hAnsi="Raleway" w:cs="Arial"/>
                          <w:b/>
                          <w:color w:val="003A49"/>
                        </w:rPr>
                      </w:pPr>
                      <w:r>
                        <w:rPr>
                          <w:rFonts w:ascii="Raleway" w:hAnsi="Raleway" w:cs="Arial"/>
                          <w:b/>
                          <w:color w:val="003A49"/>
                        </w:rPr>
                        <w:t>Benefits</w:t>
                      </w:r>
                    </w:p>
                  </w:txbxContent>
                </v:textbox>
                <w10:wrap type="square"/>
              </v:shape>
            </w:pict>
          </mc:Fallback>
        </mc:AlternateContent>
      </w:r>
      <w:r w:rsidRPr="00437C61">
        <w:rPr>
          <w:rFonts w:ascii="Raleway" w:hAnsi="Raleway" w:cs="Arial"/>
          <w:noProof/>
          <w:sz w:val="36"/>
          <w:szCs w:val="36"/>
        </w:rPr>
        <mc:AlternateContent>
          <mc:Choice Requires="wps">
            <w:drawing>
              <wp:anchor distT="45720" distB="45720" distL="114300" distR="114300" simplePos="0" relativeHeight="251671552" behindDoc="0" locked="0" layoutInCell="1" allowOverlap="1" wp14:anchorId="094C7147" wp14:editId="54A27427">
                <wp:simplePos x="0" y="0"/>
                <wp:positionH relativeFrom="column">
                  <wp:posOffset>0</wp:posOffset>
                </wp:positionH>
                <wp:positionV relativeFrom="paragraph">
                  <wp:posOffset>62865</wp:posOffset>
                </wp:positionV>
                <wp:extent cx="1751330" cy="1404620"/>
                <wp:effectExtent l="0" t="0" r="0" b="6350"/>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1330" cy="1404620"/>
                        </a:xfrm>
                        <a:prstGeom prst="rect">
                          <a:avLst/>
                        </a:prstGeom>
                        <a:noFill/>
                        <a:ln w="9525">
                          <a:noFill/>
                          <a:miter lim="800000"/>
                          <a:headEnd/>
                          <a:tailEnd/>
                        </a:ln>
                      </wps:spPr>
                      <wps:txbx>
                        <w:txbxContent>
                          <w:p w14:paraId="7F4DBDFF" w14:textId="77777777" w:rsidR="00023B6F" w:rsidRPr="00E354EC" w:rsidRDefault="00023B6F" w:rsidP="00437C61">
                            <w:pPr>
                              <w:rPr>
                                <w:rFonts w:ascii="Raleway" w:hAnsi="Raleway" w:cs="Arial"/>
                                <w:b/>
                                <w:color w:val="003A49"/>
                              </w:rPr>
                            </w:pPr>
                            <w:r>
                              <w:rPr>
                                <w:rFonts w:ascii="Raleway" w:hAnsi="Raleway" w:cs="Arial"/>
                                <w:b/>
                                <w:color w:val="003A49"/>
                              </w:rPr>
                              <w:t>Challenges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94C7147" id="_x0000_s1031" type="#_x0000_t202" style="position:absolute;margin-left:0;margin-top:4.95pt;width:137.9pt;height:110.6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" filled="f" stroked="f">
                <v:textbox style="mso-fit-shape-to-text:t">
                  <w:txbxContent>
                    <w:p w14:paraId="7F4DBDFF" w14:textId="77777777" w:rsidR="00023B6F" w:rsidRPr="00E354EC" w:rsidRDefault="00023B6F" w:rsidP="00437C61">
                      <w:pPr>
                        <w:rPr>
                          <w:rFonts w:ascii="Raleway" w:hAnsi="Raleway" w:cs="Arial"/>
                          <w:b/>
                          <w:color w:val="003A49"/>
                        </w:rPr>
                      </w:pPr>
                      <w:r>
                        <w:rPr>
                          <w:rFonts w:ascii="Raleway" w:hAnsi="Raleway" w:cs="Arial"/>
                          <w:b/>
                          <w:color w:val="003A49"/>
                        </w:rPr>
                        <w:t>Challenges</w:t>
                      </w:r>
                    </w:p>
                  </w:txbxContent>
                </v:textbox>
                <w10:wrap type="square"/>
              </v:shape>
            </w:pict>
          </mc:Fallback>
        </mc:AlternateContent>
      </w:r>
      <w:r w:rsidRPr="00437C61">
        <w:rPr>
          <w:rFonts w:ascii="Raleway" w:hAnsi="Raleway" w:cs="Arial"/>
          <w:noProof/>
          <w:sz w:val="36"/>
          <w:szCs w:val="36"/>
        </w:rPr>
        <mc:AlternateContent>
          <mc:Choice Requires="wps">
            <w:drawing>
              <wp:anchor distT="0" distB="0" distL="114300" distR="114300" simplePos="0" relativeHeight="251673600" behindDoc="0" locked="0" layoutInCell="1" allowOverlap="1" wp14:anchorId="774EE151" wp14:editId="2826E8DF">
                <wp:simplePos x="0" y="0"/>
                <wp:positionH relativeFrom="column">
                  <wp:posOffset>3290570</wp:posOffset>
                </wp:positionH>
                <wp:positionV relativeFrom="paragraph">
                  <wp:posOffset>55245</wp:posOffset>
                </wp:positionV>
                <wp:extent cx="0" cy="3205908"/>
                <wp:effectExtent l="0" t="0" r="38100" b="33020"/>
                <wp:wrapNone/>
                <wp:docPr id="16" name="Straight Connector 16"/>
                <wp:cNvGraphicFramePr/>
                <a:graphic xmlns:a="http://schemas.openxmlformats.org/drawingml/2006/main">
                  <a:graphicData uri="http://schemas.microsoft.com/office/word/2010/wordprocessingShape">
                    <wps:wsp>
                      <wps:cNvCnPr/>
                      <wps:spPr>
                        <a:xfrm>
                          <a:off x="0" y="0"/>
                          <a:ext cx="0" cy="3205908"/>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CDA362A" id="Straight Connector 16"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259.1pt,4.35pt" to="259.1pt,25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" strokecolor="#5b9bd5 [3204]" strokeweight=".5pt">
                <v:stroke joinstyle="miter"/>
              </v:line>
            </w:pict>
          </mc:Fallback>
        </mc:AlternateContent>
      </w:r>
    </w:p>
    <w:p w14:paraId="2D018BFA" w14:textId="77777777" w:rsidR="00437C61" w:rsidRDefault="00437C61" w:rsidP="00437C61">
      <w:pPr>
        <w:rPr>
          <w:rFonts w:ascii="Raleway" w:hAnsi="Raleway" w:cs="Arial"/>
          <w:sz w:val="36"/>
          <w:szCs w:val="36"/>
        </w:rPr>
      </w:pPr>
    </w:p>
    <w:p w14:paraId="2F63C04D" w14:textId="77777777" w:rsidR="00437C61" w:rsidRDefault="00437C61" w:rsidP="00437C61">
      <w:pPr>
        <w:rPr>
          <w:rFonts w:ascii="Raleway" w:hAnsi="Raleway" w:cs="Arial"/>
          <w:sz w:val="36"/>
          <w:szCs w:val="36"/>
        </w:rPr>
      </w:pPr>
    </w:p>
    <w:p w14:paraId="20D51295" w14:textId="77777777" w:rsidR="00437C61" w:rsidRDefault="00437C61" w:rsidP="00437C61">
      <w:pPr>
        <w:rPr>
          <w:rFonts w:ascii="Raleway" w:hAnsi="Raleway" w:cs="Arial"/>
          <w:sz w:val="36"/>
          <w:szCs w:val="36"/>
        </w:rPr>
      </w:pPr>
    </w:p>
    <w:p w14:paraId="293691FB" w14:textId="77777777" w:rsidR="00437C61" w:rsidRDefault="00437C61" w:rsidP="00437C61">
      <w:pPr>
        <w:rPr>
          <w:rFonts w:ascii="Raleway" w:hAnsi="Raleway" w:cs="Arial"/>
          <w:sz w:val="36"/>
          <w:szCs w:val="36"/>
        </w:rPr>
      </w:pPr>
    </w:p>
    <w:p w14:paraId="2D8B1856" w14:textId="77777777" w:rsidR="00437C61" w:rsidRDefault="00437C61" w:rsidP="00437C61">
      <w:pPr>
        <w:rPr>
          <w:rFonts w:ascii="Raleway" w:hAnsi="Raleway" w:cs="Arial"/>
          <w:sz w:val="36"/>
          <w:szCs w:val="36"/>
        </w:rPr>
      </w:pPr>
    </w:p>
    <w:p w14:paraId="4C316007" w14:textId="77777777" w:rsidR="00437C61" w:rsidRDefault="00437C61" w:rsidP="00437C61">
      <w:pPr>
        <w:rPr>
          <w:rFonts w:ascii="Raleway" w:hAnsi="Raleway" w:cs="Arial"/>
          <w:sz w:val="36"/>
          <w:szCs w:val="36"/>
        </w:rPr>
      </w:pPr>
    </w:p>
    <w:p w14:paraId="1D3DBCA5" w14:textId="77777777" w:rsidR="00437C61" w:rsidRDefault="00437C61" w:rsidP="00437C61">
      <w:pPr>
        <w:rPr>
          <w:rFonts w:ascii="Raleway" w:hAnsi="Raleway" w:cs="Arial"/>
          <w:sz w:val="36"/>
          <w:szCs w:val="36"/>
        </w:rPr>
      </w:pPr>
    </w:p>
    <w:p w14:paraId="647AC015" w14:textId="77777777" w:rsidR="00437C61" w:rsidRDefault="00437C61" w:rsidP="00437C61">
      <w:pPr>
        <w:rPr>
          <w:rFonts w:ascii="Raleway" w:hAnsi="Raleway" w:cs="Arial"/>
          <w:sz w:val="36"/>
          <w:szCs w:val="36"/>
        </w:rPr>
      </w:pPr>
    </w:p>
    <w:p w14:paraId="5427E408" w14:textId="77777777" w:rsidR="00437C61" w:rsidRDefault="00437C61" w:rsidP="00437C61">
      <w:pPr>
        <w:rPr>
          <w:rFonts w:ascii="Raleway" w:hAnsi="Raleway" w:cs="Arial"/>
          <w:sz w:val="36"/>
          <w:szCs w:val="36"/>
        </w:rPr>
      </w:pPr>
    </w:p>
    <w:p w14:paraId="1963F128" w14:textId="77777777" w:rsidR="00437C61" w:rsidRDefault="00437C61" w:rsidP="00437C61">
      <w:pPr>
        <w:rPr>
          <w:rFonts w:ascii="Raleway" w:hAnsi="Raleway" w:cs="Arial"/>
          <w:sz w:val="36"/>
          <w:szCs w:val="36"/>
        </w:rPr>
      </w:pPr>
    </w:p>
    <w:p w14:paraId="2A2754BD" w14:textId="77777777" w:rsidR="00437C61" w:rsidRDefault="00437C61" w:rsidP="00437C61">
      <w:pPr>
        <w:rPr>
          <w:rFonts w:ascii="Raleway" w:hAnsi="Raleway" w:cs="Arial"/>
          <w:sz w:val="36"/>
          <w:szCs w:val="36"/>
        </w:rPr>
      </w:pPr>
    </w:p>
    <w:p w14:paraId="41EA9BE5" w14:textId="77777777" w:rsidR="00437C61" w:rsidRDefault="00437C61" w:rsidP="00437C61">
      <w:pPr>
        <w:rPr>
          <w:rFonts w:ascii="Raleway" w:hAnsi="Raleway" w:cs="Arial"/>
          <w:sz w:val="36"/>
          <w:szCs w:val="36"/>
        </w:rPr>
      </w:pPr>
    </w:p>
    <w:p w14:paraId="606B73BC" w14:textId="77777777" w:rsidR="00437C61" w:rsidRDefault="00437C61" w:rsidP="00437C61">
      <w:pPr>
        <w:rPr>
          <w:rFonts w:ascii="Raleway" w:hAnsi="Raleway" w:cs="Arial"/>
          <w:sz w:val="36"/>
          <w:szCs w:val="36"/>
        </w:rPr>
      </w:pPr>
      <w:r>
        <w:rPr>
          <w:rFonts w:ascii="Raleway" w:hAnsi="Raleway" w:cs="Arial"/>
          <w:sz w:val="36"/>
          <w:szCs w:val="36"/>
        </w:rPr>
        <w:br/>
        <w:t>3. Future Aspirations</w:t>
      </w:r>
    </w:p>
    <w:p w14:paraId="1543E172" w14:textId="77777777" w:rsidR="00437C61" w:rsidRDefault="00437C61" w:rsidP="00437C61">
      <w:pPr>
        <w:ind w:firstLine="720"/>
        <w:rPr>
          <w:rFonts w:ascii="Raleway" w:hAnsi="Raleway" w:cs="Arial"/>
          <w:sz w:val="36"/>
          <w:szCs w:val="36"/>
        </w:rPr>
      </w:pPr>
      <w:r w:rsidRPr="00437C61">
        <w:rPr>
          <w:rFonts w:ascii="Raleway" w:hAnsi="Raleway" w:cs="Arial"/>
          <w:noProof/>
          <w:sz w:val="36"/>
          <w:szCs w:val="36"/>
        </w:rPr>
        <mc:AlternateContent>
          <mc:Choice Requires="wps">
            <w:drawing>
              <wp:anchor distT="0" distB="0" distL="114300" distR="114300" simplePos="0" relativeHeight="251675648" behindDoc="0" locked="0" layoutInCell="1" allowOverlap="1" wp14:anchorId="77C08402" wp14:editId="2F952821">
                <wp:simplePos x="0" y="0"/>
                <wp:positionH relativeFrom="column">
                  <wp:posOffset>3012</wp:posOffset>
                </wp:positionH>
                <wp:positionV relativeFrom="paragraph">
                  <wp:posOffset>222570</wp:posOffset>
                </wp:positionV>
                <wp:extent cx="6543675" cy="3337560"/>
                <wp:effectExtent l="0" t="0" r="28575" b="15240"/>
                <wp:wrapNone/>
                <wp:docPr id="17" name="Rectangle: Single Corner Snipped 17"/>
                <wp:cNvGraphicFramePr/>
                <a:graphic xmlns:a="http://schemas.openxmlformats.org/drawingml/2006/main">
                  <a:graphicData uri="http://schemas.microsoft.com/office/word/2010/wordprocessingShape">
                    <wps:wsp>
                      <wps:cNvSpPr/>
                      <wps:spPr>
                        <a:xfrm rot="10800000">
                          <a:off x="0" y="0"/>
                          <a:ext cx="6543675" cy="3337560"/>
                        </a:xfrm>
                        <a:prstGeom prst="snip1Rect">
                          <a:avLst>
                            <a:gd name="adj" fmla="val 0"/>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D8E7F8" id="Rectangle: Single Corner Snipped 17" o:spid="_x0000_s1026" style="position:absolute;margin-left:.25pt;margin-top:17.55pt;width:515.25pt;height:262.8pt;rotation:18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543675,3337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" path="m,l6543675,r,l6543675,3337560,,3337560,,xe" filled="f" strokecolor="#1f4d78 [1604]" strokeweight="1pt">
                <v:stroke joinstyle="miter"/>
                <v:path arrowok="t" o:connecttype="custom" o:connectlocs="0,0;6543675,0;6543675,0;6543675,3337560;0,3337560;0,0" o:connectangles="0,0,0,0,0,0"/>
              </v:shape>
            </w:pict>
          </mc:Fallback>
        </mc:AlternateContent>
      </w:r>
    </w:p>
    <w:p w14:paraId="682C8656" w14:textId="77777777" w:rsidR="00437C61" w:rsidRDefault="00437C61" w:rsidP="00437C61">
      <w:pPr>
        <w:ind w:firstLine="720"/>
        <w:rPr>
          <w:rFonts w:ascii="Raleway" w:hAnsi="Raleway" w:cs="Arial"/>
          <w:sz w:val="36"/>
          <w:szCs w:val="36"/>
        </w:rPr>
      </w:pPr>
      <w:r w:rsidRPr="00437C61">
        <w:rPr>
          <w:rFonts w:ascii="Raleway" w:hAnsi="Raleway" w:cs="Arial"/>
          <w:noProof/>
          <w:sz w:val="36"/>
          <w:szCs w:val="36"/>
        </w:rPr>
        <mc:AlternateContent>
          <mc:Choice Requires="wps">
            <w:drawing>
              <wp:anchor distT="45720" distB="45720" distL="114300" distR="114300" simplePos="0" relativeHeight="251677696" behindDoc="0" locked="0" layoutInCell="1" allowOverlap="1" wp14:anchorId="083146F2" wp14:editId="657B53EE">
                <wp:simplePos x="0" y="0"/>
                <wp:positionH relativeFrom="column">
                  <wp:posOffset>3282950</wp:posOffset>
                </wp:positionH>
                <wp:positionV relativeFrom="paragraph">
                  <wp:posOffset>20320</wp:posOffset>
                </wp:positionV>
                <wp:extent cx="2192020" cy="1404620"/>
                <wp:effectExtent l="0" t="0" r="0" b="635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2020" cy="1404620"/>
                        </a:xfrm>
                        <a:prstGeom prst="rect">
                          <a:avLst/>
                        </a:prstGeom>
                        <a:noFill/>
                        <a:ln w="9525">
                          <a:noFill/>
                          <a:miter lim="800000"/>
                          <a:headEnd/>
                          <a:tailEnd/>
                        </a:ln>
                      </wps:spPr>
                      <wps:txbx>
                        <w:txbxContent>
                          <w:p w14:paraId="72EDC662" w14:textId="77777777" w:rsidR="00023B6F" w:rsidRPr="00E354EC" w:rsidRDefault="00023B6F" w:rsidP="00437C61">
                            <w:pPr>
                              <w:rPr>
                                <w:rFonts w:ascii="Raleway" w:hAnsi="Raleway" w:cs="Arial"/>
                                <w:b/>
                                <w:color w:val="003A49"/>
                              </w:rPr>
                            </w:pPr>
                            <w:r>
                              <w:rPr>
                                <w:rFonts w:ascii="Raleway" w:hAnsi="Raleway" w:cs="Arial"/>
                                <w:b/>
                                <w:color w:val="003A49"/>
                              </w:rPr>
                              <w:t>Benefits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83146F2" id="_x0000_s1032" type="#_x0000_t202" style="position:absolute;left:0;text-align:left;margin-left:258.5pt;margin-top:1.6pt;width:172.6pt;height:110.6pt;z-index:2516776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" filled="f" stroked="f">
                <v:textbox style="mso-fit-shape-to-text:t">
                  <w:txbxContent>
                    <w:p w14:paraId="72EDC662" w14:textId="77777777" w:rsidR="00023B6F" w:rsidRPr="00E354EC" w:rsidRDefault="00023B6F" w:rsidP="00437C61">
                      <w:pPr>
                        <w:rPr>
                          <w:rFonts w:ascii="Raleway" w:hAnsi="Raleway" w:cs="Arial"/>
                          <w:b/>
                          <w:color w:val="003A49"/>
                        </w:rPr>
                      </w:pPr>
                      <w:r>
                        <w:rPr>
                          <w:rFonts w:ascii="Raleway" w:hAnsi="Raleway" w:cs="Arial"/>
                          <w:b/>
                          <w:color w:val="003A49"/>
                        </w:rPr>
                        <w:t>Benefits</w:t>
                      </w:r>
                    </w:p>
                  </w:txbxContent>
                </v:textbox>
                <w10:wrap type="square"/>
              </v:shape>
            </w:pict>
          </mc:Fallback>
        </mc:AlternateContent>
      </w:r>
      <w:r w:rsidRPr="00437C61">
        <w:rPr>
          <w:rFonts w:ascii="Raleway" w:hAnsi="Raleway" w:cs="Arial"/>
          <w:noProof/>
          <w:sz w:val="36"/>
          <w:szCs w:val="36"/>
        </w:rPr>
        <mc:AlternateContent>
          <mc:Choice Requires="wps">
            <w:drawing>
              <wp:anchor distT="45720" distB="45720" distL="114300" distR="114300" simplePos="0" relativeHeight="251676672" behindDoc="0" locked="0" layoutInCell="1" allowOverlap="1" wp14:anchorId="474FBD22" wp14:editId="59179BDD">
                <wp:simplePos x="0" y="0"/>
                <wp:positionH relativeFrom="column">
                  <wp:posOffset>-9525</wp:posOffset>
                </wp:positionH>
                <wp:positionV relativeFrom="paragraph">
                  <wp:posOffset>21590</wp:posOffset>
                </wp:positionV>
                <wp:extent cx="1751330" cy="1404620"/>
                <wp:effectExtent l="0" t="0" r="0" b="6350"/>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1330" cy="1404620"/>
                        </a:xfrm>
                        <a:prstGeom prst="rect">
                          <a:avLst/>
                        </a:prstGeom>
                        <a:noFill/>
                        <a:ln w="9525">
                          <a:noFill/>
                          <a:miter lim="800000"/>
                          <a:headEnd/>
                          <a:tailEnd/>
                        </a:ln>
                      </wps:spPr>
                      <wps:txbx>
                        <w:txbxContent>
                          <w:p w14:paraId="10EAA6D5" w14:textId="77777777" w:rsidR="00023B6F" w:rsidRPr="00E354EC" w:rsidRDefault="00023B6F" w:rsidP="00437C61">
                            <w:pPr>
                              <w:rPr>
                                <w:rFonts w:ascii="Raleway" w:hAnsi="Raleway" w:cs="Arial"/>
                                <w:b/>
                                <w:color w:val="003A49"/>
                              </w:rPr>
                            </w:pPr>
                            <w:r>
                              <w:rPr>
                                <w:rFonts w:ascii="Raleway" w:hAnsi="Raleway" w:cs="Arial"/>
                                <w:b/>
                                <w:color w:val="003A49"/>
                              </w:rPr>
                              <w:t>Challenges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74FBD22" id="_x0000_s1033" type="#_x0000_t202" style="position:absolute;left:0;text-align:left;margin-left:-.75pt;margin-top:1.7pt;width:137.9pt;height:110.6pt;z-index:251676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" filled="f" stroked="f">
                <v:textbox style="mso-fit-shape-to-text:t">
                  <w:txbxContent>
                    <w:p w14:paraId="10EAA6D5" w14:textId="77777777" w:rsidR="00023B6F" w:rsidRPr="00E354EC" w:rsidRDefault="00023B6F" w:rsidP="00437C61">
                      <w:pPr>
                        <w:rPr>
                          <w:rFonts w:ascii="Raleway" w:hAnsi="Raleway" w:cs="Arial"/>
                          <w:b/>
                          <w:color w:val="003A49"/>
                        </w:rPr>
                      </w:pPr>
                      <w:r>
                        <w:rPr>
                          <w:rFonts w:ascii="Raleway" w:hAnsi="Raleway" w:cs="Arial"/>
                          <w:b/>
                          <w:color w:val="003A49"/>
                        </w:rPr>
                        <w:t>Challenges</w:t>
                      </w:r>
                    </w:p>
                  </w:txbxContent>
                </v:textbox>
                <w10:wrap type="square"/>
              </v:shape>
            </w:pict>
          </mc:Fallback>
        </mc:AlternateContent>
      </w:r>
      <w:r w:rsidRPr="00437C61">
        <w:rPr>
          <w:rFonts w:ascii="Raleway" w:hAnsi="Raleway" w:cs="Arial"/>
          <w:noProof/>
          <w:sz w:val="36"/>
          <w:szCs w:val="36"/>
        </w:rPr>
        <mc:AlternateContent>
          <mc:Choice Requires="wps">
            <w:drawing>
              <wp:anchor distT="0" distB="0" distL="114300" distR="114300" simplePos="0" relativeHeight="251678720" behindDoc="0" locked="0" layoutInCell="1" allowOverlap="1" wp14:anchorId="79C3574E" wp14:editId="55F94C5D">
                <wp:simplePos x="0" y="0"/>
                <wp:positionH relativeFrom="column">
                  <wp:posOffset>3281045</wp:posOffset>
                </wp:positionH>
                <wp:positionV relativeFrom="paragraph">
                  <wp:posOffset>82550</wp:posOffset>
                </wp:positionV>
                <wp:extent cx="0" cy="3205480"/>
                <wp:effectExtent l="0" t="0" r="38100" b="33020"/>
                <wp:wrapNone/>
                <wp:docPr id="20" name="Straight Connector 20"/>
                <wp:cNvGraphicFramePr/>
                <a:graphic xmlns:a="http://schemas.openxmlformats.org/drawingml/2006/main">
                  <a:graphicData uri="http://schemas.microsoft.com/office/word/2010/wordprocessingShape">
                    <wps:wsp>
                      <wps:cNvCnPr/>
                      <wps:spPr>
                        <a:xfrm>
                          <a:off x="0" y="0"/>
                          <a:ext cx="0" cy="32054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9A772F7" id="Straight Connector 20"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258.35pt,6.5pt" to="258.35pt,25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" strokecolor="#5b9bd5 [3204]" strokeweight=".5pt">
                <v:stroke joinstyle="miter"/>
              </v:line>
            </w:pict>
          </mc:Fallback>
        </mc:AlternateContent>
      </w:r>
    </w:p>
    <w:p w14:paraId="0F2A8CBA" w14:textId="77777777" w:rsidR="00437C61" w:rsidRDefault="00437C61" w:rsidP="00437C61">
      <w:pPr>
        <w:ind w:firstLine="720"/>
        <w:rPr>
          <w:rFonts w:ascii="Raleway" w:hAnsi="Raleway" w:cs="Arial"/>
          <w:sz w:val="36"/>
          <w:szCs w:val="36"/>
        </w:rPr>
      </w:pPr>
    </w:p>
    <w:p w14:paraId="6E657C3B" w14:textId="77777777" w:rsidR="00437C61" w:rsidRDefault="00437C61" w:rsidP="00437C61">
      <w:pPr>
        <w:ind w:firstLine="720"/>
        <w:rPr>
          <w:rFonts w:ascii="Raleway" w:hAnsi="Raleway" w:cs="Arial"/>
          <w:sz w:val="36"/>
          <w:szCs w:val="36"/>
        </w:rPr>
      </w:pPr>
    </w:p>
    <w:p w14:paraId="465BDA45" w14:textId="77777777" w:rsidR="00437C61" w:rsidRDefault="00437C61" w:rsidP="00437C61">
      <w:pPr>
        <w:ind w:firstLine="720"/>
        <w:rPr>
          <w:rFonts w:ascii="Raleway" w:hAnsi="Raleway" w:cs="Arial"/>
          <w:sz w:val="36"/>
          <w:szCs w:val="36"/>
        </w:rPr>
      </w:pPr>
    </w:p>
    <w:p w14:paraId="4CD16634" w14:textId="77777777" w:rsidR="00437C61" w:rsidRDefault="00437C61" w:rsidP="00437C61">
      <w:pPr>
        <w:ind w:firstLine="720"/>
        <w:rPr>
          <w:rFonts w:ascii="Raleway" w:hAnsi="Raleway" w:cs="Arial"/>
          <w:sz w:val="36"/>
          <w:szCs w:val="36"/>
        </w:rPr>
      </w:pPr>
    </w:p>
    <w:p w14:paraId="184AAA44" w14:textId="77777777" w:rsidR="00437C61" w:rsidRDefault="00437C61" w:rsidP="00437C61">
      <w:pPr>
        <w:ind w:firstLine="720"/>
        <w:rPr>
          <w:rFonts w:ascii="Raleway" w:hAnsi="Raleway" w:cs="Arial"/>
          <w:sz w:val="36"/>
          <w:szCs w:val="36"/>
        </w:rPr>
      </w:pPr>
    </w:p>
    <w:p w14:paraId="0372B039" w14:textId="77777777" w:rsidR="00437C61" w:rsidRDefault="00437C61" w:rsidP="00437C61">
      <w:pPr>
        <w:ind w:firstLine="720"/>
        <w:rPr>
          <w:rFonts w:ascii="Raleway" w:hAnsi="Raleway" w:cs="Arial"/>
          <w:sz w:val="36"/>
          <w:szCs w:val="36"/>
        </w:rPr>
      </w:pPr>
    </w:p>
    <w:p w14:paraId="61DF330D" w14:textId="77777777" w:rsidR="00437C61" w:rsidRDefault="00437C61" w:rsidP="00437C61">
      <w:pPr>
        <w:ind w:firstLine="720"/>
        <w:rPr>
          <w:rFonts w:ascii="Raleway" w:hAnsi="Raleway" w:cs="Arial"/>
          <w:sz w:val="36"/>
          <w:szCs w:val="36"/>
        </w:rPr>
      </w:pPr>
    </w:p>
    <w:p w14:paraId="4AB66A57" w14:textId="77777777" w:rsidR="00437C61" w:rsidRDefault="00437C61" w:rsidP="00437C61">
      <w:pPr>
        <w:ind w:firstLine="720"/>
        <w:rPr>
          <w:rFonts w:ascii="Raleway" w:hAnsi="Raleway" w:cs="Arial"/>
          <w:sz w:val="36"/>
          <w:szCs w:val="36"/>
        </w:rPr>
      </w:pPr>
    </w:p>
    <w:p w14:paraId="531A65AB" w14:textId="77777777" w:rsidR="00437C61" w:rsidRPr="00B63E0B" w:rsidRDefault="00437C61" w:rsidP="00437C61">
      <w:pPr>
        <w:ind w:firstLine="720"/>
        <w:rPr>
          <w:rFonts w:ascii="Raleway" w:hAnsi="Raleway" w:cs="Arial"/>
          <w:color w:val="C00000"/>
          <w:sz w:val="36"/>
          <w:szCs w:val="36"/>
        </w:rPr>
      </w:pPr>
    </w:p>
    <w:p w14:paraId="36BB37B3" w14:textId="77777777" w:rsidR="00437C61" w:rsidRDefault="00437C61">
      <w:pPr>
        <w:rPr>
          <w:rFonts w:ascii="Georgia" w:hAnsi="Georgia"/>
          <w:color w:val="003A49"/>
          <w:sz w:val="56"/>
          <w:szCs w:val="110"/>
        </w:rPr>
      </w:pPr>
      <w:r>
        <w:rPr>
          <w:rFonts w:ascii="Georgia" w:hAnsi="Georgia"/>
          <w:color w:val="003A49"/>
          <w:sz w:val="56"/>
          <w:szCs w:val="110"/>
        </w:rPr>
        <w:br w:type="page"/>
      </w:r>
    </w:p>
    <w:p w14:paraId="47549B0E" w14:textId="77777777" w:rsidR="00437C61" w:rsidRPr="00E354EC" w:rsidRDefault="00437C61" w:rsidP="00437C61">
      <w:pPr>
        <w:spacing w:after="160"/>
        <w:rPr>
          <w:rFonts w:ascii="Georgia" w:hAnsi="Georgia"/>
          <w:color w:val="003A49"/>
          <w:sz w:val="12"/>
          <w:szCs w:val="110"/>
        </w:rPr>
      </w:pPr>
      <w:r>
        <w:rPr>
          <w:rFonts w:ascii="Georgia" w:hAnsi="Georgia"/>
          <w:color w:val="003A49"/>
          <w:sz w:val="56"/>
          <w:szCs w:val="110"/>
        </w:rPr>
        <w:t>Session 3</w:t>
      </w:r>
      <w:r w:rsidRPr="009C2679">
        <w:rPr>
          <w:rFonts w:ascii="Georgia" w:hAnsi="Georgia"/>
          <w:color w:val="003A49"/>
          <w:sz w:val="56"/>
          <w:szCs w:val="110"/>
        </w:rPr>
        <w:t xml:space="preserve">: </w:t>
      </w:r>
      <w:r w:rsidRPr="009C2679">
        <w:rPr>
          <w:rFonts w:ascii="Georgia" w:hAnsi="Georgia"/>
          <w:color w:val="003A49"/>
          <w:sz w:val="56"/>
          <w:szCs w:val="110"/>
        </w:rPr>
        <w:tab/>
      </w:r>
      <w:r>
        <w:rPr>
          <w:rFonts w:ascii="Georgia" w:hAnsi="Georgia"/>
          <w:color w:val="003A49"/>
          <w:sz w:val="56"/>
          <w:szCs w:val="110"/>
        </w:rPr>
        <w:t>The Right Learning Method</w:t>
      </w:r>
      <w:r w:rsidRPr="009C2679">
        <w:rPr>
          <w:rFonts w:ascii="Georgia" w:hAnsi="Georgia"/>
          <w:color w:val="003A49"/>
          <w:sz w:val="56"/>
          <w:szCs w:val="110"/>
        </w:rPr>
        <w:t xml:space="preserve"> </w:t>
      </w:r>
      <w:r w:rsidRPr="009C2679">
        <w:rPr>
          <w:rFonts w:ascii="Georgia" w:hAnsi="Georgia"/>
          <w:color w:val="003A49"/>
          <w:sz w:val="56"/>
          <w:szCs w:val="110"/>
        </w:rPr>
        <w:br/>
      </w:r>
    </w:p>
    <w:tbl>
      <w:tblPr>
        <w:tblStyle w:val="TableGrid"/>
        <w:tblW w:w="0" w:type="auto"/>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7"/>
        <w:gridCol w:w="3111"/>
        <w:gridCol w:w="3156"/>
        <w:gridCol w:w="3130"/>
      </w:tblGrid>
      <w:tr w:rsidR="00384720" w14:paraId="710A9F2E" w14:textId="77777777" w:rsidTr="00384720">
        <w:trPr>
          <w:cantSplit/>
          <w:trHeight w:val="1134"/>
        </w:trPr>
        <w:tc>
          <w:tcPr>
            <w:tcW w:w="657" w:type="dxa"/>
            <w:tcBorders>
              <w:right w:val="single" w:sz="12" w:space="0" w:color="auto"/>
            </w:tcBorders>
            <w:textDirection w:val="btLr"/>
            <w:vAlign w:val="center"/>
          </w:tcPr>
          <w:p w14:paraId="13CD3770" w14:textId="77777777" w:rsidR="00384720" w:rsidRPr="007B3858" w:rsidRDefault="00384720" w:rsidP="00384720">
            <w:pPr>
              <w:ind w:left="113" w:right="113"/>
              <w:jc w:val="center"/>
              <w:rPr>
                <w:rFonts w:ascii="Raleway" w:hAnsi="Raleway" w:cs="Arial"/>
                <w:color w:val="003A49"/>
                <w:sz w:val="28"/>
                <w:szCs w:val="36"/>
              </w:rPr>
            </w:pPr>
            <w:r w:rsidRPr="007B3858">
              <w:rPr>
                <w:rFonts w:ascii="Raleway" w:hAnsi="Raleway" w:cs="Arial"/>
                <w:color w:val="003A49"/>
                <w:sz w:val="28"/>
                <w:szCs w:val="36"/>
              </w:rPr>
              <w:t>Individual</w:t>
            </w:r>
          </w:p>
        </w:tc>
        <w:tc>
          <w:tcPr>
            <w:tcW w:w="3111" w:type="dxa"/>
            <w:tcBorders>
              <w:top w:val="single" w:sz="12" w:space="0" w:color="auto"/>
              <w:left w:val="single" w:sz="12" w:space="0" w:color="auto"/>
              <w:bottom w:val="single" w:sz="12" w:space="0" w:color="auto"/>
              <w:right w:val="single" w:sz="12" w:space="0" w:color="auto"/>
            </w:tcBorders>
          </w:tcPr>
          <w:p w14:paraId="42D484E0" w14:textId="77777777" w:rsidR="00384720" w:rsidRDefault="00384720" w:rsidP="00437C61">
            <w:pPr>
              <w:rPr>
                <w:rFonts w:ascii="Raleway" w:hAnsi="Raleway" w:cs="Arial"/>
                <w:color w:val="003A49"/>
                <w:sz w:val="36"/>
                <w:szCs w:val="36"/>
              </w:rPr>
            </w:pPr>
          </w:p>
          <w:p w14:paraId="6DFA6043" w14:textId="77777777" w:rsidR="00384720" w:rsidRDefault="00384720" w:rsidP="00437C61">
            <w:pPr>
              <w:rPr>
                <w:rFonts w:ascii="Raleway" w:hAnsi="Raleway" w:cs="Arial"/>
                <w:color w:val="003A49"/>
                <w:sz w:val="36"/>
                <w:szCs w:val="36"/>
              </w:rPr>
            </w:pPr>
          </w:p>
          <w:p w14:paraId="394BD0D8" w14:textId="77777777" w:rsidR="00384720" w:rsidRDefault="00384720" w:rsidP="00437C61">
            <w:pPr>
              <w:rPr>
                <w:rFonts w:ascii="Raleway" w:hAnsi="Raleway" w:cs="Arial"/>
                <w:color w:val="003A49"/>
                <w:sz w:val="36"/>
                <w:szCs w:val="36"/>
              </w:rPr>
            </w:pPr>
          </w:p>
          <w:p w14:paraId="2C97B487" w14:textId="77777777" w:rsidR="007B3858" w:rsidRDefault="007B3858" w:rsidP="00437C61">
            <w:pPr>
              <w:rPr>
                <w:rFonts w:ascii="Raleway" w:hAnsi="Raleway" w:cs="Arial"/>
                <w:color w:val="003A49"/>
                <w:sz w:val="36"/>
                <w:szCs w:val="36"/>
              </w:rPr>
            </w:pPr>
          </w:p>
          <w:p w14:paraId="52F57283" w14:textId="77777777" w:rsidR="00384720" w:rsidRDefault="00384720" w:rsidP="00437C61">
            <w:pPr>
              <w:rPr>
                <w:rFonts w:ascii="Raleway" w:hAnsi="Raleway" w:cs="Arial"/>
                <w:color w:val="003A49"/>
                <w:sz w:val="36"/>
                <w:szCs w:val="36"/>
              </w:rPr>
            </w:pPr>
          </w:p>
          <w:p w14:paraId="2D36F2C4" w14:textId="77777777" w:rsidR="00384720" w:rsidRDefault="00384720" w:rsidP="00437C61">
            <w:pPr>
              <w:rPr>
                <w:rFonts w:ascii="Raleway" w:hAnsi="Raleway" w:cs="Arial"/>
                <w:color w:val="003A49"/>
                <w:sz w:val="36"/>
                <w:szCs w:val="36"/>
              </w:rPr>
            </w:pPr>
          </w:p>
          <w:p w14:paraId="300C279D" w14:textId="77777777" w:rsidR="00384720" w:rsidRDefault="00384720" w:rsidP="00437C61">
            <w:pPr>
              <w:rPr>
                <w:rFonts w:ascii="Raleway" w:hAnsi="Raleway" w:cs="Arial"/>
                <w:color w:val="003A49"/>
                <w:sz w:val="36"/>
                <w:szCs w:val="36"/>
              </w:rPr>
            </w:pPr>
          </w:p>
        </w:tc>
        <w:tc>
          <w:tcPr>
            <w:tcW w:w="3156" w:type="dxa"/>
            <w:tcBorders>
              <w:top w:val="single" w:sz="12" w:space="0" w:color="auto"/>
              <w:left w:val="single" w:sz="12" w:space="0" w:color="auto"/>
              <w:bottom w:val="single" w:sz="12" w:space="0" w:color="auto"/>
              <w:right w:val="single" w:sz="12" w:space="0" w:color="auto"/>
            </w:tcBorders>
          </w:tcPr>
          <w:p w14:paraId="5D5886C7" w14:textId="77777777" w:rsidR="00384720" w:rsidRDefault="00384720" w:rsidP="00437C61">
            <w:pPr>
              <w:rPr>
                <w:rFonts w:ascii="Raleway" w:hAnsi="Raleway" w:cs="Arial"/>
                <w:color w:val="003A49"/>
                <w:sz w:val="36"/>
                <w:szCs w:val="36"/>
              </w:rPr>
            </w:pPr>
          </w:p>
        </w:tc>
        <w:tc>
          <w:tcPr>
            <w:tcW w:w="3130" w:type="dxa"/>
            <w:tcBorders>
              <w:top w:val="single" w:sz="12" w:space="0" w:color="auto"/>
              <w:left w:val="single" w:sz="12" w:space="0" w:color="auto"/>
              <w:bottom w:val="single" w:sz="12" w:space="0" w:color="auto"/>
              <w:right w:val="single" w:sz="12" w:space="0" w:color="auto"/>
            </w:tcBorders>
          </w:tcPr>
          <w:p w14:paraId="28376AD8" w14:textId="77777777" w:rsidR="00384720" w:rsidRDefault="00384720" w:rsidP="00437C61">
            <w:pPr>
              <w:rPr>
                <w:rFonts w:ascii="Raleway" w:hAnsi="Raleway" w:cs="Arial"/>
                <w:color w:val="003A49"/>
                <w:sz w:val="36"/>
                <w:szCs w:val="36"/>
              </w:rPr>
            </w:pPr>
          </w:p>
        </w:tc>
      </w:tr>
      <w:tr w:rsidR="00384720" w14:paraId="29D530EB" w14:textId="77777777" w:rsidTr="00384720">
        <w:trPr>
          <w:cantSplit/>
          <w:trHeight w:val="1134"/>
        </w:trPr>
        <w:tc>
          <w:tcPr>
            <w:tcW w:w="657" w:type="dxa"/>
            <w:tcBorders>
              <w:right w:val="single" w:sz="12" w:space="0" w:color="auto"/>
            </w:tcBorders>
            <w:textDirection w:val="btLr"/>
            <w:vAlign w:val="center"/>
          </w:tcPr>
          <w:p w14:paraId="3F89A930" w14:textId="77777777" w:rsidR="00384720" w:rsidRPr="007B3858" w:rsidRDefault="00384720" w:rsidP="00384720">
            <w:pPr>
              <w:ind w:left="113" w:right="113"/>
              <w:jc w:val="center"/>
              <w:rPr>
                <w:rFonts w:ascii="Raleway" w:hAnsi="Raleway" w:cs="Arial"/>
                <w:color w:val="003A49"/>
                <w:sz w:val="28"/>
                <w:szCs w:val="36"/>
              </w:rPr>
            </w:pPr>
            <w:r w:rsidRPr="007B3858">
              <w:rPr>
                <w:rFonts w:ascii="Raleway" w:hAnsi="Raleway" w:cs="Arial"/>
                <w:color w:val="003A49"/>
                <w:sz w:val="28"/>
                <w:szCs w:val="36"/>
              </w:rPr>
              <w:t>Group</w:t>
            </w:r>
          </w:p>
        </w:tc>
        <w:tc>
          <w:tcPr>
            <w:tcW w:w="3111" w:type="dxa"/>
            <w:tcBorders>
              <w:top w:val="single" w:sz="12" w:space="0" w:color="auto"/>
              <w:left w:val="single" w:sz="12" w:space="0" w:color="auto"/>
              <w:bottom w:val="single" w:sz="12" w:space="0" w:color="auto"/>
              <w:right w:val="single" w:sz="12" w:space="0" w:color="auto"/>
            </w:tcBorders>
          </w:tcPr>
          <w:p w14:paraId="1F2C6B7C" w14:textId="77777777" w:rsidR="00384720" w:rsidRDefault="00384720" w:rsidP="00437C61">
            <w:pPr>
              <w:rPr>
                <w:rFonts w:ascii="Raleway" w:hAnsi="Raleway" w:cs="Arial"/>
                <w:color w:val="003A49"/>
                <w:sz w:val="36"/>
                <w:szCs w:val="36"/>
              </w:rPr>
            </w:pPr>
          </w:p>
          <w:p w14:paraId="06242DBF" w14:textId="77777777" w:rsidR="00384720" w:rsidRDefault="00384720" w:rsidP="00437C61">
            <w:pPr>
              <w:rPr>
                <w:rFonts w:ascii="Raleway" w:hAnsi="Raleway" w:cs="Arial"/>
                <w:color w:val="003A49"/>
                <w:sz w:val="36"/>
                <w:szCs w:val="36"/>
              </w:rPr>
            </w:pPr>
          </w:p>
          <w:p w14:paraId="34FBA69E" w14:textId="77777777" w:rsidR="00384720" w:rsidRDefault="00384720" w:rsidP="00437C61">
            <w:pPr>
              <w:rPr>
                <w:rFonts w:ascii="Raleway" w:hAnsi="Raleway" w:cs="Arial"/>
                <w:color w:val="003A49"/>
                <w:sz w:val="36"/>
                <w:szCs w:val="36"/>
              </w:rPr>
            </w:pPr>
          </w:p>
          <w:p w14:paraId="3533D803" w14:textId="77777777" w:rsidR="007B3858" w:rsidRDefault="007B3858" w:rsidP="00437C61">
            <w:pPr>
              <w:rPr>
                <w:rFonts w:ascii="Raleway" w:hAnsi="Raleway" w:cs="Arial"/>
                <w:color w:val="003A49"/>
                <w:sz w:val="36"/>
                <w:szCs w:val="36"/>
              </w:rPr>
            </w:pPr>
          </w:p>
          <w:p w14:paraId="20F2B20D" w14:textId="77777777" w:rsidR="00384720" w:rsidRDefault="00384720" w:rsidP="00437C61">
            <w:pPr>
              <w:rPr>
                <w:rFonts w:ascii="Raleway" w:hAnsi="Raleway" w:cs="Arial"/>
                <w:color w:val="003A49"/>
                <w:sz w:val="36"/>
                <w:szCs w:val="36"/>
              </w:rPr>
            </w:pPr>
          </w:p>
          <w:p w14:paraId="19A550BA" w14:textId="77777777" w:rsidR="00384720" w:rsidRDefault="00384720" w:rsidP="00437C61">
            <w:pPr>
              <w:rPr>
                <w:rFonts w:ascii="Raleway" w:hAnsi="Raleway" w:cs="Arial"/>
                <w:color w:val="003A49"/>
                <w:sz w:val="36"/>
                <w:szCs w:val="36"/>
              </w:rPr>
            </w:pPr>
          </w:p>
          <w:p w14:paraId="7616A54A" w14:textId="77777777" w:rsidR="00384720" w:rsidRDefault="00384720" w:rsidP="00437C61">
            <w:pPr>
              <w:rPr>
                <w:rFonts w:ascii="Raleway" w:hAnsi="Raleway" w:cs="Arial"/>
                <w:color w:val="003A49"/>
                <w:sz w:val="36"/>
                <w:szCs w:val="36"/>
              </w:rPr>
            </w:pPr>
          </w:p>
        </w:tc>
        <w:tc>
          <w:tcPr>
            <w:tcW w:w="3156" w:type="dxa"/>
            <w:tcBorders>
              <w:top w:val="single" w:sz="12" w:space="0" w:color="auto"/>
              <w:left w:val="single" w:sz="12" w:space="0" w:color="auto"/>
              <w:bottom w:val="single" w:sz="12" w:space="0" w:color="auto"/>
              <w:right w:val="single" w:sz="12" w:space="0" w:color="auto"/>
            </w:tcBorders>
          </w:tcPr>
          <w:p w14:paraId="5DD01126" w14:textId="77777777" w:rsidR="00384720" w:rsidRDefault="00384720" w:rsidP="00437C61">
            <w:pPr>
              <w:rPr>
                <w:rFonts w:ascii="Raleway" w:hAnsi="Raleway" w:cs="Arial"/>
                <w:color w:val="003A49"/>
                <w:sz w:val="36"/>
                <w:szCs w:val="36"/>
              </w:rPr>
            </w:pPr>
          </w:p>
        </w:tc>
        <w:tc>
          <w:tcPr>
            <w:tcW w:w="3130" w:type="dxa"/>
            <w:tcBorders>
              <w:top w:val="single" w:sz="12" w:space="0" w:color="auto"/>
              <w:left w:val="single" w:sz="12" w:space="0" w:color="auto"/>
              <w:bottom w:val="single" w:sz="12" w:space="0" w:color="auto"/>
              <w:right w:val="single" w:sz="12" w:space="0" w:color="auto"/>
            </w:tcBorders>
          </w:tcPr>
          <w:p w14:paraId="122ED605" w14:textId="77777777" w:rsidR="00384720" w:rsidRDefault="00384720" w:rsidP="00437C61">
            <w:pPr>
              <w:rPr>
                <w:rFonts w:ascii="Raleway" w:hAnsi="Raleway" w:cs="Arial"/>
                <w:color w:val="003A49"/>
                <w:sz w:val="36"/>
                <w:szCs w:val="36"/>
              </w:rPr>
            </w:pPr>
          </w:p>
        </w:tc>
      </w:tr>
      <w:tr w:rsidR="00384720" w14:paraId="49E85CE8" w14:textId="77777777" w:rsidTr="00384720">
        <w:trPr>
          <w:trHeight w:val="423"/>
        </w:trPr>
        <w:tc>
          <w:tcPr>
            <w:tcW w:w="657" w:type="dxa"/>
          </w:tcPr>
          <w:p w14:paraId="72C27C90" w14:textId="77777777" w:rsidR="00384720" w:rsidRDefault="00384720" w:rsidP="00437C61">
            <w:pPr>
              <w:rPr>
                <w:rFonts w:ascii="Raleway" w:hAnsi="Raleway" w:cs="Arial"/>
                <w:color w:val="003A49"/>
                <w:sz w:val="36"/>
                <w:szCs w:val="36"/>
              </w:rPr>
            </w:pPr>
          </w:p>
        </w:tc>
        <w:tc>
          <w:tcPr>
            <w:tcW w:w="3111" w:type="dxa"/>
            <w:tcBorders>
              <w:top w:val="single" w:sz="12" w:space="0" w:color="auto"/>
            </w:tcBorders>
          </w:tcPr>
          <w:p w14:paraId="2A318E4F" w14:textId="77777777" w:rsidR="00384720" w:rsidRPr="007B3858" w:rsidRDefault="00384720" w:rsidP="00384720">
            <w:pPr>
              <w:jc w:val="center"/>
              <w:rPr>
                <w:rFonts w:ascii="Raleway" w:hAnsi="Raleway" w:cs="Arial"/>
                <w:color w:val="003A49"/>
                <w:sz w:val="28"/>
                <w:szCs w:val="36"/>
              </w:rPr>
            </w:pPr>
            <w:r w:rsidRPr="007B3858">
              <w:rPr>
                <w:rFonts w:ascii="Raleway" w:hAnsi="Raleway" w:cs="Arial"/>
                <w:color w:val="003A49"/>
                <w:sz w:val="28"/>
                <w:szCs w:val="36"/>
              </w:rPr>
              <w:t>Technical</w:t>
            </w:r>
          </w:p>
        </w:tc>
        <w:tc>
          <w:tcPr>
            <w:tcW w:w="3156" w:type="dxa"/>
            <w:tcBorders>
              <w:top w:val="single" w:sz="12" w:space="0" w:color="auto"/>
            </w:tcBorders>
          </w:tcPr>
          <w:p w14:paraId="4A2D390D" w14:textId="77777777" w:rsidR="00384720" w:rsidRPr="007B3858" w:rsidRDefault="00384720" w:rsidP="00384720">
            <w:pPr>
              <w:jc w:val="center"/>
              <w:rPr>
                <w:rFonts w:ascii="Raleway" w:hAnsi="Raleway" w:cs="Arial"/>
                <w:color w:val="003A49"/>
                <w:sz w:val="28"/>
                <w:szCs w:val="36"/>
              </w:rPr>
            </w:pPr>
            <w:r w:rsidRPr="007B3858">
              <w:rPr>
                <w:rFonts w:ascii="Raleway" w:hAnsi="Raleway" w:cs="Arial"/>
                <w:color w:val="003A49"/>
                <w:sz w:val="28"/>
                <w:szCs w:val="36"/>
              </w:rPr>
              <w:t>Interpersonal</w:t>
            </w:r>
          </w:p>
        </w:tc>
        <w:tc>
          <w:tcPr>
            <w:tcW w:w="3130" w:type="dxa"/>
            <w:tcBorders>
              <w:top w:val="single" w:sz="12" w:space="0" w:color="auto"/>
            </w:tcBorders>
          </w:tcPr>
          <w:p w14:paraId="43F28515" w14:textId="77777777" w:rsidR="00384720" w:rsidRPr="007B3858" w:rsidRDefault="00384720" w:rsidP="00384720">
            <w:pPr>
              <w:jc w:val="center"/>
              <w:rPr>
                <w:rFonts w:ascii="Raleway" w:hAnsi="Raleway" w:cs="Arial"/>
                <w:color w:val="003A49"/>
                <w:sz w:val="28"/>
                <w:szCs w:val="36"/>
              </w:rPr>
            </w:pPr>
            <w:r w:rsidRPr="007B3858">
              <w:rPr>
                <w:rFonts w:ascii="Raleway" w:hAnsi="Raleway" w:cs="Arial"/>
                <w:color w:val="003A49"/>
                <w:sz w:val="28"/>
                <w:szCs w:val="36"/>
              </w:rPr>
              <w:t>Leadership</w:t>
            </w:r>
          </w:p>
        </w:tc>
      </w:tr>
    </w:tbl>
    <w:p w14:paraId="724107CB" w14:textId="77777777" w:rsidR="00384720" w:rsidRDefault="00384720" w:rsidP="00437C61">
      <w:pPr>
        <w:rPr>
          <w:rFonts w:ascii="Raleway" w:hAnsi="Raleway" w:cs="Arial"/>
          <w:color w:val="003A49"/>
          <w:sz w:val="36"/>
          <w:szCs w:val="36"/>
        </w:rPr>
      </w:pPr>
    </w:p>
    <w:p w14:paraId="43D4FCF1" w14:textId="77777777" w:rsidR="00384720" w:rsidRDefault="00384720" w:rsidP="00437C61">
      <w:pPr>
        <w:rPr>
          <w:rFonts w:ascii="Raleway" w:hAnsi="Raleway" w:cs="Arial"/>
          <w:color w:val="003A49"/>
          <w:sz w:val="36"/>
          <w:szCs w:val="36"/>
        </w:rPr>
      </w:pPr>
    </w:p>
    <w:p w14:paraId="5CF88FAD" w14:textId="77777777" w:rsidR="00384720" w:rsidRDefault="007B3858" w:rsidP="00437C61">
      <w:pPr>
        <w:rPr>
          <w:rFonts w:ascii="Raleway" w:hAnsi="Raleway" w:cs="Arial"/>
          <w:color w:val="003A49"/>
          <w:sz w:val="36"/>
          <w:szCs w:val="36"/>
        </w:rPr>
      </w:pPr>
      <w:r>
        <w:rPr>
          <w:rFonts w:ascii="Raleway" w:hAnsi="Raleway"/>
          <w:noProof/>
        </w:rPr>
        <w:drawing>
          <wp:anchor distT="0" distB="0" distL="114300" distR="114300" simplePos="0" relativeHeight="251679744" behindDoc="0" locked="0" layoutInCell="1" allowOverlap="1" wp14:anchorId="57F35D88" wp14:editId="064F0A65">
            <wp:simplePos x="0" y="0"/>
            <wp:positionH relativeFrom="column">
              <wp:posOffset>1381125</wp:posOffset>
            </wp:positionH>
            <wp:positionV relativeFrom="paragraph">
              <wp:posOffset>64150</wp:posOffset>
            </wp:positionV>
            <wp:extent cx="3671570" cy="3052689"/>
            <wp:effectExtent l="19050" t="0" r="43180" b="14605"/>
            <wp:wrapNone/>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14:sizeRelH relativeFrom="margin">
              <wp14:pctWidth>0</wp14:pctWidth>
            </wp14:sizeRelH>
            <wp14:sizeRelV relativeFrom="margin">
              <wp14:pctHeight>0</wp14:pctHeight>
            </wp14:sizeRelV>
          </wp:anchor>
        </w:drawing>
      </w:r>
    </w:p>
    <w:p w14:paraId="46ACCFCA" w14:textId="77777777" w:rsidR="00384720" w:rsidRDefault="00384720" w:rsidP="00437C61">
      <w:pPr>
        <w:rPr>
          <w:rFonts w:ascii="Raleway" w:hAnsi="Raleway" w:cs="Arial"/>
          <w:color w:val="003A49"/>
          <w:sz w:val="36"/>
          <w:szCs w:val="36"/>
        </w:rPr>
      </w:pPr>
    </w:p>
    <w:p w14:paraId="6EAC6075" w14:textId="77777777" w:rsidR="00384720" w:rsidRDefault="00384720" w:rsidP="00437C61">
      <w:pPr>
        <w:rPr>
          <w:rFonts w:ascii="Raleway" w:hAnsi="Raleway" w:cs="Arial"/>
          <w:color w:val="003A49"/>
          <w:sz w:val="36"/>
          <w:szCs w:val="36"/>
        </w:rPr>
      </w:pPr>
    </w:p>
    <w:p w14:paraId="65FD4DCE" w14:textId="77777777" w:rsidR="00B63E0B" w:rsidRDefault="00B63E0B" w:rsidP="00437C61">
      <w:pPr>
        <w:rPr>
          <w:rFonts w:ascii="Raleway" w:hAnsi="Raleway" w:cs="Arial"/>
          <w:color w:val="003A49"/>
          <w:sz w:val="36"/>
          <w:szCs w:val="36"/>
        </w:rPr>
      </w:pPr>
    </w:p>
    <w:p w14:paraId="419EC7DB" w14:textId="77777777" w:rsidR="00384720" w:rsidRDefault="00384720" w:rsidP="00437C61">
      <w:pPr>
        <w:rPr>
          <w:rFonts w:ascii="Raleway" w:hAnsi="Raleway" w:cs="Arial"/>
          <w:color w:val="003A49"/>
          <w:sz w:val="36"/>
          <w:szCs w:val="36"/>
        </w:rPr>
      </w:pPr>
    </w:p>
    <w:p w14:paraId="0365E53E" w14:textId="77777777" w:rsidR="00384720" w:rsidRDefault="00384720" w:rsidP="00437C61">
      <w:pPr>
        <w:rPr>
          <w:rFonts w:ascii="Raleway" w:hAnsi="Raleway" w:cs="Arial"/>
          <w:color w:val="003A49"/>
          <w:sz w:val="36"/>
          <w:szCs w:val="36"/>
        </w:rPr>
      </w:pPr>
    </w:p>
    <w:p w14:paraId="77183657" w14:textId="77777777" w:rsidR="00384720" w:rsidRDefault="00384720" w:rsidP="00437C61">
      <w:pPr>
        <w:rPr>
          <w:rFonts w:ascii="Raleway" w:hAnsi="Raleway" w:cs="Arial"/>
          <w:color w:val="003A49"/>
          <w:sz w:val="36"/>
          <w:szCs w:val="36"/>
        </w:rPr>
      </w:pPr>
    </w:p>
    <w:p w14:paraId="76E997FF" w14:textId="77777777" w:rsidR="00384720" w:rsidRDefault="00384720" w:rsidP="00437C61">
      <w:pPr>
        <w:rPr>
          <w:rFonts w:ascii="Raleway" w:hAnsi="Raleway" w:cs="Arial"/>
          <w:color w:val="003A49"/>
          <w:sz w:val="36"/>
          <w:szCs w:val="36"/>
        </w:rPr>
      </w:pPr>
    </w:p>
    <w:p w14:paraId="7A78FD28" w14:textId="77777777" w:rsidR="00384720" w:rsidRDefault="00384720" w:rsidP="00437C61">
      <w:pPr>
        <w:rPr>
          <w:rFonts w:ascii="Raleway" w:hAnsi="Raleway" w:cs="Arial"/>
          <w:color w:val="003A49"/>
          <w:sz w:val="36"/>
          <w:szCs w:val="36"/>
        </w:rPr>
      </w:pPr>
    </w:p>
    <w:p w14:paraId="0E94DA8D" w14:textId="77777777" w:rsidR="00384720" w:rsidRDefault="00384720" w:rsidP="00437C61">
      <w:pPr>
        <w:rPr>
          <w:rFonts w:ascii="Raleway" w:hAnsi="Raleway" w:cs="Arial"/>
          <w:color w:val="003A49"/>
          <w:sz w:val="36"/>
          <w:szCs w:val="36"/>
        </w:rPr>
      </w:pPr>
    </w:p>
    <w:p w14:paraId="7F90FFCD" w14:textId="77777777" w:rsidR="007B3858" w:rsidRDefault="00384720" w:rsidP="007B3858">
      <w:pPr>
        <w:ind w:left="2160"/>
        <w:rPr>
          <w:rFonts w:ascii="Raleway" w:hAnsi="Raleway" w:cs="Arial"/>
          <w:color w:val="003A49"/>
          <w:sz w:val="20"/>
          <w:szCs w:val="20"/>
        </w:rPr>
      </w:pPr>
      <w:r>
        <w:rPr>
          <w:rFonts w:ascii="Raleway" w:hAnsi="Raleway" w:cs="Arial"/>
          <w:color w:val="003A49"/>
          <w:sz w:val="20"/>
          <w:szCs w:val="20"/>
        </w:rPr>
        <w:br/>
        <w:t xml:space="preserve">           </w:t>
      </w:r>
      <w:r w:rsidR="007B3858">
        <w:rPr>
          <w:rFonts w:ascii="Raleway" w:hAnsi="Raleway" w:cs="Arial"/>
          <w:color w:val="003A49"/>
          <w:sz w:val="20"/>
          <w:szCs w:val="20"/>
        </w:rPr>
        <w:br/>
      </w:r>
    </w:p>
    <w:p w14:paraId="78B25E98" w14:textId="77777777" w:rsidR="007B3858" w:rsidRDefault="007B3858" w:rsidP="007B3858">
      <w:pPr>
        <w:ind w:left="2160"/>
        <w:rPr>
          <w:rFonts w:ascii="Raleway" w:hAnsi="Raleway" w:cs="Arial"/>
          <w:color w:val="003A49"/>
          <w:sz w:val="20"/>
          <w:szCs w:val="20"/>
        </w:rPr>
      </w:pPr>
    </w:p>
    <w:p w14:paraId="6DE3E8A0" w14:textId="77777777" w:rsidR="00384720" w:rsidRDefault="00384720" w:rsidP="007B3858">
      <w:pPr>
        <w:ind w:left="2160"/>
        <w:rPr>
          <w:rFonts w:ascii="Raleway" w:hAnsi="Raleway" w:cs="Arial"/>
          <w:color w:val="003A49"/>
          <w:sz w:val="20"/>
          <w:szCs w:val="20"/>
        </w:rPr>
      </w:pPr>
      <w:r>
        <w:rPr>
          <w:rFonts w:ascii="Raleway" w:hAnsi="Raleway" w:cs="Arial"/>
          <w:color w:val="003A49"/>
          <w:sz w:val="20"/>
          <w:szCs w:val="20"/>
        </w:rPr>
        <w:t>Centre for Creative Leadership</w:t>
      </w:r>
    </w:p>
    <w:p w14:paraId="5B602242" w14:textId="77777777" w:rsidR="007B3858" w:rsidRDefault="007B3858">
      <w:pPr>
        <w:rPr>
          <w:rFonts w:ascii="Raleway" w:hAnsi="Raleway" w:cs="Arial"/>
          <w:color w:val="003A49"/>
          <w:sz w:val="20"/>
          <w:szCs w:val="20"/>
        </w:rPr>
      </w:pPr>
      <w:r>
        <w:rPr>
          <w:rFonts w:ascii="Raleway" w:hAnsi="Raleway" w:cs="Arial"/>
          <w:color w:val="003A49"/>
          <w:sz w:val="20"/>
          <w:szCs w:val="20"/>
        </w:rPr>
        <w:br w:type="page"/>
      </w:r>
    </w:p>
    <w:p w14:paraId="120F199E" w14:textId="77777777" w:rsidR="007B3858" w:rsidRDefault="007B3858" w:rsidP="007B3858">
      <w:pPr>
        <w:rPr>
          <w:rFonts w:ascii="Raleway" w:hAnsi="Raleway" w:cs="Arial"/>
          <w:color w:val="003A49"/>
          <w:sz w:val="20"/>
          <w:szCs w:val="20"/>
        </w:rPr>
      </w:pPr>
      <w:r>
        <w:rPr>
          <w:rFonts w:ascii="Georgia" w:hAnsi="Georgia"/>
          <w:color w:val="003A49"/>
          <w:sz w:val="56"/>
          <w:szCs w:val="110"/>
        </w:rPr>
        <w:t>Session 4</w:t>
      </w:r>
      <w:r w:rsidRPr="009C2679">
        <w:rPr>
          <w:rFonts w:ascii="Georgia" w:hAnsi="Georgia"/>
          <w:color w:val="003A49"/>
          <w:sz w:val="56"/>
          <w:szCs w:val="110"/>
        </w:rPr>
        <w:t xml:space="preserve">: </w:t>
      </w:r>
      <w:r w:rsidRPr="009C2679">
        <w:rPr>
          <w:rFonts w:ascii="Georgia" w:hAnsi="Georgia"/>
          <w:color w:val="003A49"/>
          <w:sz w:val="56"/>
          <w:szCs w:val="110"/>
        </w:rPr>
        <w:tab/>
      </w:r>
      <w:r>
        <w:rPr>
          <w:rFonts w:ascii="Georgia" w:hAnsi="Georgia"/>
          <w:color w:val="003A49"/>
          <w:sz w:val="56"/>
          <w:szCs w:val="110"/>
        </w:rPr>
        <w:t>Effective Learning Transfer</w:t>
      </w:r>
      <w:r w:rsidRPr="009C2679">
        <w:rPr>
          <w:rFonts w:ascii="Georgia" w:hAnsi="Georgia"/>
          <w:color w:val="003A49"/>
          <w:sz w:val="56"/>
          <w:szCs w:val="110"/>
        </w:rPr>
        <w:t xml:space="preserve"> </w:t>
      </w:r>
      <w:r w:rsidRPr="009C2679">
        <w:rPr>
          <w:rFonts w:ascii="Georgia" w:hAnsi="Georgia"/>
          <w:color w:val="003A49"/>
          <w:sz w:val="56"/>
          <w:szCs w:val="110"/>
        </w:rPr>
        <w:br/>
      </w:r>
    </w:p>
    <w:p w14:paraId="68567B7E" w14:textId="77777777" w:rsidR="007B3858" w:rsidRDefault="007B3858" w:rsidP="007B3858">
      <w:pPr>
        <w:rPr>
          <w:rFonts w:ascii="Raleway" w:hAnsi="Raleway" w:cs="Arial"/>
          <w:color w:val="003A49"/>
          <w:sz w:val="20"/>
          <w:szCs w:val="20"/>
        </w:rPr>
      </w:pPr>
    </w:p>
    <w:p w14:paraId="58CC7A59" w14:textId="77777777" w:rsidR="007B3858" w:rsidRDefault="007B3858" w:rsidP="007B3858">
      <w:pPr>
        <w:rPr>
          <w:rFonts w:ascii="Raleway" w:hAnsi="Raleway" w:cs="Arial"/>
          <w:color w:val="003A49"/>
          <w:sz w:val="20"/>
          <w:szCs w:val="20"/>
        </w:rPr>
      </w:pPr>
    </w:p>
    <w:p w14:paraId="377E7F8D" w14:textId="77777777" w:rsidR="007B3858" w:rsidRDefault="007B3858" w:rsidP="007B3858">
      <w:pPr>
        <w:rPr>
          <w:rFonts w:ascii="Raleway" w:hAnsi="Raleway" w:cs="Arial"/>
          <w:color w:val="003A49"/>
          <w:sz w:val="20"/>
          <w:szCs w:val="20"/>
        </w:rPr>
      </w:pPr>
    </w:p>
    <w:p w14:paraId="0AF00830" w14:textId="77777777" w:rsidR="007B3858" w:rsidRDefault="007B3858" w:rsidP="007B3858">
      <w:pPr>
        <w:rPr>
          <w:rFonts w:ascii="Raleway" w:hAnsi="Raleway" w:cs="Arial"/>
          <w:color w:val="003A49"/>
          <w:sz w:val="20"/>
          <w:szCs w:val="20"/>
        </w:rPr>
      </w:pPr>
    </w:p>
    <w:p w14:paraId="3576C340" w14:textId="77777777" w:rsidR="007B3858" w:rsidRDefault="007B3858" w:rsidP="007B3858">
      <w:pPr>
        <w:rPr>
          <w:rFonts w:ascii="Raleway" w:hAnsi="Raleway" w:cs="Arial"/>
          <w:color w:val="003A49"/>
          <w:sz w:val="20"/>
          <w:szCs w:val="20"/>
        </w:rPr>
      </w:pPr>
    </w:p>
    <w:p w14:paraId="282D2F5D" w14:textId="77777777" w:rsidR="007B3858" w:rsidRDefault="005A271B" w:rsidP="007B3858">
      <w:pPr>
        <w:rPr>
          <w:rFonts w:ascii="Raleway" w:hAnsi="Raleway" w:cs="Arial"/>
          <w:color w:val="003A49"/>
          <w:sz w:val="20"/>
          <w:szCs w:val="20"/>
        </w:rPr>
      </w:pPr>
      <w:r>
        <w:rPr>
          <w:noProof/>
        </w:rPr>
        <w:drawing>
          <wp:anchor distT="0" distB="0" distL="114300" distR="114300" simplePos="0" relativeHeight="251679231" behindDoc="0" locked="0" layoutInCell="1" allowOverlap="1" wp14:anchorId="02A1CB50" wp14:editId="03AC1C04">
            <wp:simplePos x="0" y="0"/>
            <wp:positionH relativeFrom="column">
              <wp:posOffset>104140</wp:posOffset>
            </wp:positionH>
            <wp:positionV relativeFrom="paragraph">
              <wp:posOffset>17738</wp:posOffset>
            </wp:positionV>
            <wp:extent cx="5924550" cy="5248275"/>
            <wp:effectExtent l="0" t="0" r="0" b="952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24550" cy="5248275"/>
                    </a:xfrm>
                    <a:prstGeom prst="rect">
                      <a:avLst/>
                    </a:prstGeom>
                  </pic:spPr>
                </pic:pic>
              </a:graphicData>
            </a:graphic>
          </wp:anchor>
        </w:drawing>
      </w:r>
    </w:p>
    <w:p w14:paraId="687ED6B4" w14:textId="77777777" w:rsidR="007B3858" w:rsidRDefault="007B3858" w:rsidP="007B3858">
      <w:pPr>
        <w:rPr>
          <w:rFonts w:ascii="Raleway" w:hAnsi="Raleway" w:cs="Arial"/>
          <w:color w:val="003A49"/>
          <w:sz w:val="20"/>
          <w:szCs w:val="20"/>
        </w:rPr>
      </w:pPr>
    </w:p>
    <w:p w14:paraId="64FFA203" w14:textId="77777777" w:rsidR="007B3858" w:rsidRDefault="007B3858" w:rsidP="007B3858">
      <w:pPr>
        <w:rPr>
          <w:rFonts w:ascii="Raleway" w:hAnsi="Raleway" w:cs="Arial"/>
          <w:color w:val="003A49"/>
          <w:sz w:val="20"/>
          <w:szCs w:val="20"/>
        </w:rPr>
      </w:pPr>
    </w:p>
    <w:p w14:paraId="3DF73923" w14:textId="77777777" w:rsidR="007B3858" w:rsidRDefault="007B3858" w:rsidP="007B3858">
      <w:pPr>
        <w:rPr>
          <w:rFonts w:ascii="Raleway" w:hAnsi="Raleway" w:cs="Arial"/>
          <w:color w:val="003A49"/>
          <w:sz w:val="20"/>
          <w:szCs w:val="20"/>
        </w:rPr>
      </w:pPr>
    </w:p>
    <w:p w14:paraId="5057CAB5" w14:textId="77777777" w:rsidR="007B3858" w:rsidRDefault="007B3858" w:rsidP="007B3858">
      <w:pPr>
        <w:rPr>
          <w:rFonts w:ascii="Raleway" w:hAnsi="Raleway" w:cs="Arial"/>
          <w:color w:val="003A49"/>
          <w:sz w:val="20"/>
          <w:szCs w:val="20"/>
        </w:rPr>
      </w:pPr>
    </w:p>
    <w:p w14:paraId="5308572C" w14:textId="77777777" w:rsidR="007B3858" w:rsidRDefault="007B3858" w:rsidP="007B3858">
      <w:pPr>
        <w:rPr>
          <w:rFonts w:ascii="Raleway" w:hAnsi="Raleway" w:cs="Arial"/>
          <w:color w:val="003A49"/>
          <w:sz w:val="20"/>
          <w:szCs w:val="20"/>
        </w:rPr>
      </w:pPr>
    </w:p>
    <w:p w14:paraId="02050F86" w14:textId="77777777" w:rsidR="007B3858" w:rsidRDefault="007B3858" w:rsidP="007B3858">
      <w:pPr>
        <w:rPr>
          <w:rFonts w:ascii="Raleway" w:hAnsi="Raleway" w:cs="Arial"/>
          <w:color w:val="003A49"/>
          <w:sz w:val="20"/>
          <w:szCs w:val="20"/>
        </w:rPr>
      </w:pPr>
    </w:p>
    <w:p w14:paraId="173147AC" w14:textId="77777777" w:rsidR="007B3858" w:rsidRDefault="007B3858" w:rsidP="007B3858">
      <w:pPr>
        <w:rPr>
          <w:rFonts w:ascii="Raleway" w:hAnsi="Raleway" w:cs="Arial"/>
          <w:color w:val="003A49"/>
          <w:sz w:val="20"/>
          <w:szCs w:val="20"/>
        </w:rPr>
      </w:pPr>
    </w:p>
    <w:p w14:paraId="5897499B" w14:textId="77777777" w:rsidR="007B3858" w:rsidRDefault="007B3858" w:rsidP="007B3858">
      <w:pPr>
        <w:rPr>
          <w:rFonts w:ascii="Raleway" w:hAnsi="Raleway" w:cs="Arial"/>
          <w:color w:val="003A49"/>
          <w:sz w:val="20"/>
          <w:szCs w:val="20"/>
        </w:rPr>
      </w:pPr>
    </w:p>
    <w:p w14:paraId="3EEFB206" w14:textId="77777777" w:rsidR="007B3858" w:rsidRDefault="007B3858" w:rsidP="007B3858">
      <w:pPr>
        <w:rPr>
          <w:rFonts w:ascii="Raleway" w:hAnsi="Raleway" w:cs="Arial"/>
          <w:color w:val="003A49"/>
          <w:sz w:val="20"/>
          <w:szCs w:val="20"/>
        </w:rPr>
      </w:pPr>
    </w:p>
    <w:p w14:paraId="0C8D6D8B" w14:textId="77777777" w:rsidR="007B3858" w:rsidRDefault="007B3858" w:rsidP="007B3858">
      <w:pPr>
        <w:rPr>
          <w:rFonts w:ascii="Raleway" w:hAnsi="Raleway" w:cs="Arial"/>
          <w:color w:val="003A49"/>
          <w:sz w:val="20"/>
          <w:szCs w:val="20"/>
        </w:rPr>
      </w:pPr>
    </w:p>
    <w:p w14:paraId="28B02D69" w14:textId="77777777" w:rsidR="007B3858" w:rsidRDefault="007B3858" w:rsidP="007B3858">
      <w:pPr>
        <w:rPr>
          <w:rFonts w:ascii="Raleway" w:hAnsi="Raleway" w:cs="Arial"/>
          <w:color w:val="003A49"/>
          <w:sz w:val="20"/>
          <w:szCs w:val="20"/>
        </w:rPr>
      </w:pPr>
    </w:p>
    <w:p w14:paraId="09CAECAA" w14:textId="77777777" w:rsidR="007B3858" w:rsidRDefault="007B3858" w:rsidP="007B3858">
      <w:pPr>
        <w:rPr>
          <w:rFonts w:ascii="Raleway" w:hAnsi="Raleway" w:cs="Arial"/>
          <w:color w:val="003A49"/>
          <w:sz w:val="20"/>
          <w:szCs w:val="20"/>
        </w:rPr>
      </w:pPr>
    </w:p>
    <w:p w14:paraId="48E5EF3A" w14:textId="77777777" w:rsidR="007B3858" w:rsidRDefault="007B3858" w:rsidP="007B3858">
      <w:pPr>
        <w:rPr>
          <w:rFonts w:ascii="Raleway" w:hAnsi="Raleway" w:cs="Arial"/>
          <w:color w:val="003A49"/>
          <w:sz w:val="20"/>
          <w:szCs w:val="20"/>
        </w:rPr>
      </w:pPr>
    </w:p>
    <w:p w14:paraId="38176A20" w14:textId="77777777" w:rsidR="007B3858" w:rsidRDefault="007B3858" w:rsidP="007B3858">
      <w:pPr>
        <w:rPr>
          <w:rFonts w:ascii="Raleway" w:hAnsi="Raleway" w:cs="Arial"/>
          <w:color w:val="003A49"/>
          <w:sz w:val="20"/>
          <w:szCs w:val="20"/>
        </w:rPr>
      </w:pPr>
    </w:p>
    <w:p w14:paraId="754F103C" w14:textId="77777777" w:rsidR="007B3858" w:rsidRDefault="007B3858" w:rsidP="007B3858">
      <w:pPr>
        <w:rPr>
          <w:rFonts w:ascii="Raleway" w:hAnsi="Raleway" w:cs="Arial"/>
          <w:color w:val="003A49"/>
          <w:sz w:val="20"/>
          <w:szCs w:val="20"/>
        </w:rPr>
      </w:pPr>
    </w:p>
    <w:p w14:paraId="752EB9FE" w14:textId="77777777" w:rsidR="007B3858" w:rsidRDefault="007B3858" w:rsidP="007B3858">
      <w:pPr>
        <w:rPr>
          <w:rFonts w:ascii="Raleway" w:hAnsi="Raleway" w:cs="Arial"/>
          <w:color w:val="003A49"/>
          <w:sz w:val="20"/>
          <w:szCs w:val="20"/>
        </w:rPr>
      </w:pPr>
    </w:p>
    <w:p w14:paraId="1CA22A34" w14:textId="77777777" w:rsidR="007B3858" w:rsidRDefault="007B3858" w:rsidP="007B3858">
      <w:pPr>
        <w:rPr>
          <w:rFonts w:ascii="Raleway" w:hAnsi="Raleway" w:cs="Arial"/>
          <w:color w:val="003A49"/>
          <w:sz w:val="20"/>
          <w:szCs w:val="20"/>
        </w:rPr>
      </w:pPr>
    </w:p>
    <w:p w14:paraId="1439DA25" w14:textId="77777777" w:rsidR="007B3858" w:rsidRDefault="007B3858" w:rsidP="007B3858">
      <w:pPr>
        <w:rPr>
          <w:rFonts w:ascii="Raleway" w:hAnsi="Raleway" w:cs="Arial"/>
          <w:color w:val="003A49"/>
          <w:sz w:val="20"/>
          <w:szCs w:val="20"/>
        </w:rPr>
      </w:pPr>
    </w:p>
    <w:p w14:paraId="0A727B56" w14:textId="77777777" w:rsidR="007B3858" w:rsidRDefault="007B3858" w:rsidP="007B3858">
      <w:pPr>
        <w:rPr>
          <w:rFonts w:ascii="Raleway" w:hAnsi="Raleway" w:cs="Arial"/>
          <w:color w:val="003A49"/>
          <w:sz w:val="20"/>
          <w:szCs w:val="20"/>
        </w:rPr>
      </w:pPr>
    </w:p>
    <w:p w14:paraId="64F24711" w14:textId="77777777" w:rsidR="007B3858" w:rsidRDefault="007B3858" w:rsidP="007B3858">
      <w:pPr>
        <w:rPr>
          <w:rFonts w:ascii="Raleway" w:hAnsi="Raleway" w:cs="Arial"/>
          <w:color w:val="003A49"/>
          <w:sz w:val="20"/>
          <w:szCs w:val="20"/>
        </w:rPr>
      </w:pPr>
    </w:p>
    <w:p w14:paraId="3D9D3330" w14:textId="77777777" w:rsidR="007B3858" w:rsidRDefault="007B3858" w:rsidP="007B3858">
      <w:pPr>
        <w:rPr>
          <w:rFonts w:ascii="Raleway" w:hAnsi="Raleway" w:cs="Arial"/>
          <w:color w:val="003A49"/>
          <w:sz w:val="20"/>
          <w:szCs w:val="20"/>
        </w:rPr>
      </w:pPr>
    </w:p>
    <w:p w14:paraId="52C19460" w14:textId="77777777" w:rsidR="007B3858" w:rsidRDefault="007B3858" w:rsidP="007B3858">
      <w:pPr>
        <w:rPr>
          <w:rFonts w:ascii="Raleway" w:hAnsi="Raleway" w:cs="Arial"/>
          <w:color w:val="003A49"/>
          <w:sz w:val="20"/>
          <w:szCs w:val="20"/>
        </w:rPr>
      </w:pPr>
    </w:p>
    <w:p w14:paraId="6765FBD7" w14:textId="77777777" w:rsidR="007B3858" w:rsidRDefault="007B3858" w:rsidP="007B3858">
      <w:pPr>
        <w:rPr>
          <w:rFonts w:ascii="Raleway" w:hAnsi="Raleway" w:cs="Arial"/>
          <w:color w:val="003A49"/>
          <w:sz w:val="20"/>
          <w:szCs w:val="20"/>
        </w:rPr>
      </w:pPr>
    </w:p>
    <w:p w14:paraId="4E7B668F" w14:textId="77777777" w:rsidR="007B3858" w:rsidRDefault="007B3858" w:rsidP="007B3858">
      <w:pPr>
        <w:rPr>
          <w:rFonts w:ascii="Raleway" w:hAnsi="Raleway" w:cs="Arial"/>
          <w:color w:val="003A49"/>
          <w:sz w:val="20"/>
          <w:szCs w:val="20"/>
        </w:rPr>
      </w:pPr>
    </w:p>
    <w:p w14:paraId="6F1A54A9" w14:textId="77777777" w:rsidR="007B3858" w:rsidRDefault="007B3858" w:rsidP="007B3858">
      <w:pPr>
        <w:rPr>
          <w:rFonts w:ascii="Raleway" w:hAnsi="Raleway" w:cs="Arial"/>
          <w:color w:val="003A49"/>
          <w:sz w:val="20"/>
          <w:szCs w:val="20"/>
        </w:rPr>
      </w:pPr>
    </w:p>
    <w:p w14:paraId="602ED9FE" w14:textId="77777777" w:rsidR="007B3858" w:rsidRDefault="007B3858" w:rsidP="007B3858">
      <w:pPr>
        <w:rPr>
          <w:rFonts w:ascii="Raleway" w:hAnsi="Raleway" w:cs="Arial"/>
          <w:color w:val="003A49"/>
          <w:sz w:val="20"/>
          <w:szCs w:val="20"/>
        </w:rPr>
      </w:pPr>
    </w:p>
    <w:p w14:paraId="006DD632" w14:textId="77777777" w:rsidR="007B3858" w:rsidRDefault="007B3858" w:rsidP="007B3858">
      <w:pPr>
        <w:rPr>
          <w:rFonts w:ascii="Raleway" w:hAnsi="Raleway" w:cs="Arial"/>
          <w:color w:val="003A49"/>
          <w:sz w:val="20"/>
          <w:szCs w:val="20"/>
        </w:rPr>
      </w:pPr>
    </w:p>
    <w:p w14:paraId="10BEE561" w14:textId="77777777" w:rsidR="007B3858" w:rsidRDefault="007B3858" w:rsidP="007B3858">
      <w:pPr>
        <w:rPr>
          <w:rFonts w:ascii="Raleway" w:hAnsi="Raleway" w:cs="Arial"/>
          <w:color w:val="003A49"/>
          <w:sz w:val="20"/>
          <w:szCs w:val="20"/>
        </w:rPr>
      </w:pPr>
    </w:p>
    <w:p w14:paraId="067269F9" w14:textId="77777777" w:rsidR="007B3858" w:rsidRDefault="007B3858" w:rsidP="007B3858">
      <w:pPr>
        <w:rPr>
          <w:rFonts w:ascii="Raleway" w:hAnsi="Raleway" w:cs="Arial"/>
          <w:color w:val="003A49"/>
          <w:sz w:val="20"/>
          <w:szCs w:val="20"/>
        </w:rPr>
      </w:pPr>
    </w:p>
    <w:p w14:paraId="6E58291E" w14:textId="77777777" w:rsidR="007B3858" w:rsidRDefault="007B3858" w:rsidP="007B3858">
      <w:pPr>
        <w:rPr>
          <w:rFonts w:ascii="Raleway" w:hAnsi="Raleway" w:cs="Arial"/>
          <w:color w:val="003A49"/>
          <w:sz w:val="20"/>
          <w:szCs w:val="20"/>
        </w:rPr>
      </w:pPr>
    </w:p>
    <w:p w14:paraId="472E5A2C" w14:textId="77777777" w:rsidR="005A271B" w:rsidRDefault="005A271B" w:rsidP="007B3858">
      <w:pPr>
        <w:rPr>
          <w:rFonts w:ascii="Raleway" w:hAnsi="Raleway" w:cs="Arial"/>
          <w:color w:val="003A49"/>
          <w:sz w:val="20"/>
          <w:szCs w:val="20"/>
        </w:rPr>
      </w:pPr>
    </w:p>
    <w:p w14:paraId="58462C5D" w14:textId="77777777" w:rsidR="005A271B" w:rsidRDefault="005A271B" w:rsidP="007B3858">
      <w:pPr>
        <w:rPr>
          <w:rFonts w:ascii="Raleway" w:hAnsi="Raleway" w:cs="Arial"/>
          <w:color w:val="003A49"/>
          <w:sz w:val="20"/>
          <w:szCs w:val="20"/>
        </w:rPr>
      </w:pPr>
    </w:p>
    <w:p w14:paraId="1720D895" w14:textId="77777777" w:rsidR="005A271B" w:rsidRDefault="005A271B" w:rsidP="007B3858">
      <w:pPr>
        <w:rPr>
          <w:rFonts w:ascii="Raleway" w:hAnsi="Raleway" w:cs="Arial"/>
          <w:color w:val="003A49"/>
          <w:sz w:val="20"/>
          <w:szCs w:val="20"/>
        </w:rPr>
      </w:pPr>
    </w:p>
    <w:p w14:paraId="62219C13" w14:textId="77777777" w:rsidR="005A271B" w:rsidRDefault="005A271B" w:rsidP="007B3858">
      <w:pPr>
        <w:rPr>
          <w:rFonts w:ascii="Raleway" w:hAnsi="Raleway" w:cs="Arial"/>
          <w:color w:val="003A49"/>
          <w:sz w:val="20"/>
          <w:szCs w:val="20"/>
        </w:rPr>
      </w:pPr>
    </w:p>
    <w:p w14:paraId="3E6D7DD6" w14:textId="77777777" w:rsidR="005A271B" w:rsidRDefault="005A271B" w:rsidP="007B3858">
      <w:pPr>
        <w:rPr>
          <w:rFonts w:ascii="Raleway" w:hAnsi="Raleway" w:cs="Arial"/>
          <w:color w:val="003A49"/>
          <w:sz w:val="20"/>
          <w:szCs w:val="20"/>
        </w:rPr>
      </w:pPr>
    </w:p>
    <w:p w14:paraId="09815B07" w14:textId="77777777" w:rsidR="005A271B" w:rsidRDefault="005A271B">
      <w:pPr>
        <w:rPr>
          <w:rFonts w:ascii="Raleway" w:hAnsi="Raleway" w:cs="Arial"/>
          <w:color w:val="003A49"/>
          <w:sz w:val="20"/>
          <w:szCs w:val="20"/>
        </w:rPr>
      </w:pPr>
      <w:r>
        <w:rPr>
          <w:rFonts w:ascii="Raleway" w:hAnsi="Raleway" w:cs="Arial"/>
          <w:color w:val="003A49"/>
          <w:sz w:val="20"/>
          <w:szCs w:val="20"/>
        </w:rPr>
        <w:br w:type="page"/>
      </w:r>
    </w:p>
    <w:p w14:paraId="428DDEAE" w14:textId="77777777" w:rsidR="005A271B" w:rsidRDefault="005A271B" w:rsidP="007B3858">
      <w:pPr>
        <w:rPr>
          <w:rFonts w:ascii="Raleway" w:hAnsi="Raleway" w:cs="Arial"/>
          <w:color w:val="003A49"/>
          <w:sz w:val="36"/>
          <w:szCs w:val="36"/>
        </w:rPr>
      </w:pPr>
      <w:r>
        <w:rPr>
          <w:noProof/>
        </w:rPr>
        <w:drawing>
          <wp:anchor distT="0" distB="0" distL="114300" distR="114300" simplePos="0" relativeHeight="251681792" behindDoc="0" locked="0" layoutInCell="1" allowOverlap="1" wp14:anchorId="1412CA7A" wp14:editId="2FEE673D">
            <wp:simplePos x="0" y="0"/>
            <wp:positionH relativeFrom="column">
              <wp:posOffset>-28575</wp:posOffset>
            </wp:positionH>
            <wp:positionV relativeFrom="paragraph">
              <wp:posOffset>521335</wp:posOffset>
            </wp:positionV>
            <wp:extent cx="6390640" cy="3274060"/>
            <wp:effectExtent l="0" t="0" r="0" b="254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398453" cy="3278063"/>
                    </a:xfrm>
                    <a:prstGeom prst="rect">
                      <a:avLst/>
                    </a:prstGeom>
                  </pic:spPr>
                </pic:pic>
              </a:graphicData>
            </a:graphic>
            <wp14:sizeRelH relativeFrom="margin">
              <wp14:pctWidth>0</wp14:pctWidth>
            </wp14:sizeRelH>
            <wp14:sizeRelV relativeFrom="margin">
              <wp14:pctHeight>0</wp14:pctHeight>
            </wp14:sizeRelV>
          </wp:anchor>
        </w:drawing>
      </w:r>
      <w:r w:rsidRPr="005A271B">
        <w:rPr>
          <w:rFonts w:ascii="Raleway" w:hAnsi="Raleway" w:cs="Arial"/>
          <w:color w:val="003A49"/>
          <w:sz w:val="36"/>
          <w:szCs w:val="36"/>
        </w:rPr>
        <w:t>Carol Dweck’s Fixed vs Growth Mindsets</w:t>
      </w:r>
      <w:r w:rsidR="00023B6F">
        <w:rPr>
          <w:rFonts w:ascii="Raleway" w:hAnsi="Raleway" w:cs="Arial"/>
          <w:color w:val="003A49"/>
          <w:sz w:val="36"/>
          <w:szCs w:val="36"/>
        </w:rPr>
        <w:br/>
      </w:r>
    </w:p>
    <w:p w14:paraId="57A48975" w14:textId="77777777" w:rsidR="00023B6F" w:rsidRDefault="00023B6F" w:rsidP="007B3858">
      <w:pPr>
        <w:rPr>
          <w:rFonts w:ascii="Raleway" w:hAnsi="Raleway" w:cs="Arial"/>
          <w:color w:val="003A49"/>
          <w:sz w:val="36"/>
          <w:szCs w:val="36"/>
        </w:rPr>
      </w:pPr>
    </w:p>
    <w:p w14:paraId="5E3A3BF2" w14:textId="77777777" w:rsidR="00023B6F" w:rsidRDefault="00023B6F" w:rsidP="007B3858">
      <w:pPr>
        <w:rPr>
          <w:rFonts w:ascii="Raleway" w:hAnsi="Raleway" w:cs="Arial"/>
          <w:color w:val="003A49"/>
          <w:sz w:val="36"/>
          <w:szCs w:val="36"/>
        </w:rPr>
      </w:pPr>
    </w:p>
    <w:p w14:paraId="7B1AA913" w14:textId="77777777" w:rsidR="00023B6F" w:rsidRDefault="00023B6F" w:rsidP="007B3858">
      <w:pPr>
        <w:rPr>
          <w:rFonts w:ascii="Raleway" w:hAnsi="Raleway" w:cs="Arial"/>
          <w:color w:val="003A49"/>
          <w:sz w:val="36"/>
          <w:szCs w:val="36"/>
        </w:rPr>
      </w:pPr>
    </w:p>
    <w:p w14:paraId="48D528E6" w14:textId="77777777" w:rsidR="00023B6F" w:rsidRDefault="00023B6F" w:rsidP="007B3858">
      <w:pPr>
        <w:rPr>
          <w:rFonts w:ascii="Raleway" w:hAnsi="Raleway" w:cs="Arial"/>
          <w:color w:val="003A49"/>
          <w:sz w:val="36"/>
          <w:szCs w:val="36"/>
        </w:rPr>
      </w:pPr>
    </w:p>
    <w:p w14:paraId="348EE815" w14:textId="77777777" w:rsidR="00023B6F" w:rsidRDefault="00023B6F" w:rsidP="007B3858">
      <w:pPr>
        <w:rPr>
          <w:rFonts w:ascii="Raleway" w:hAnsi="Raleway" w:cs="Arial"/>
          <w:color w:val="003A49"/>
          <w:sz w:val="36"/>
          <w:szCs w:val="36"/>
        </w:rPr>
      </w:pPr>
    </w:p>
    <w:p w14:paraId="696A3003" w14:textId="77777777" w:rsidR="00023B6F" w:rsidRDefault="00023B6F" w:rsidP="007B3858">
      <w:pPr>
        <w:rPr>
          <w:rFonts w:ascii="Raleway" w:hAnsi="Raleway" w:cs="Arial"/>
          <w:color w:val="003A49"/>
          <w:sz w:val="36"/>
          <w:szCs w:val="36"/>
        </w:rPr>
      </w:pPr>
    </w:p>
    <w:p w14:paraId="29C0E0BF" w14:textId="77777777" w:rsidR="00023B6F" w:rsidRDefault="00023B6F" w:rsidP="007B3858">
      <w:pPr>
        <w:rPr>
          <w:rFonts w:ascii="Raleway" w:hAnsi="Raleway" w:cs="Arial"/>
          <w:color w:val="003A49"/>
          <w:sz w:val="36"/>
          <w:szCs w:val="36"/>
        </w:rPr>
      </w:pPr>
    </w:p>
    <w:p w14:paraId="677ACA50" w14:textId="77777777" w:rsidR="00023B6F" w:rsidRDefault="00023B6F" w:rsidP="007B3858">
      <w:pPr>
        <w:rPr>
          <w:rFonts w:ascii="Raleway" w:hAnsi="Raleway" w:cs="Arial"/>
          <w:color w:val="003A49"/>
          <w:sz w:val="36"/>
          <w:szCs w:val="36"/>
        </w:rPr>
      </w:pPr>
    </w:p>
    <w:p w14:paraId="6CB0517A" w14:textId="77777777" w:rsidR="00023B6F" w:rsidRDefault="00023B6F" w:rsidP="007B3858">
      <w:pPr>
        <w:rPr>
          <w:rFonts w:ascii="Raleway" w:hAnsi="Raleway" w:cs="Arial"/>
          <w:color w:val="003A49"/>
          <w:sz w:val="36"/>
          <w:szCs w:val="36"/>
        </w:rPr>
      </w:pPr>
    </w:p>
    <w:p w14:paraId="43329D2C" w14:textId="77777777" w:rsidR="00023B6F" w:rsidRPr="00A73D3E" w:rsidRDefault="00023B6F" w:rsidP="007B3858">
      <w:pPr>
        <w:rPr>
          <w:rFonts w:ascii="Raleway" w:hAnsi="Raleway" w:cs="Arial"/>
          <w:color w:val="003A49"/>
          <w:sz w:val="28"/>
          <w:szCs w:val="36"/>
        </w:rPr>
      </w:pPr>
    </w:p>
    <w:p w14:paraId="07C47189" w14:textId="77777777" w:rsidR="00023B6F" w:rsidRDefault="00023B6F" w:rsidP="007B3858">
      <w:pPr>
        <w:rPr>
          <w:rFonts w:ascii="Raleway" w:hAnsi="Raleway" w:cs="Arial"/>
          <w:color w:val="003A49"/>
          <w:sz w:val="36"/>
          <w:szCs w:val="36"/>
        </w:rPr>
      </w:pPr>
    </w:p>
    <w:p w14:paraId="1644525D" w14:textId="77777777" w:rsidR="00023B6F" w:rsidRDefault="00023B6F" w:rsidP="007B3858">
      <w:pPr>
        <w:rPr>
          <w:rFonts w:ascii="Raleway" w:hAnsi="Raleway" w:cs="Arial"/>
          <w:color w:val="003A49"/>
          <w:sz w:val="36"/>
          <w:szCs w:val="36"/>
        </w:rPr>
      </w:pPr>
    </w:p>
    <w:p w14:paraId="56187919" w14:textId="77777777" w:rsidR="00023B6F" w:rsidRPr="00A73D3E" w:rsidRDefault="00A73D3E" w:rsidP="00A73D3E">
      <w:pPr>
        <w:jc w:val="right"/>
        <w:rPr>
          <w:rFonts w:ascii="Raleway" w:hAnsi="Raleway" w:cs="Arial"/>
          <w:color w:val="003A49"/>
          <w:sz w:val="18"/>
          <w:szCs w:val="36"/>
        </w:rPr>
      </w:pPr>
      <w:r>
        <w:rPr>
          <w:rFonts w:ascii="Raleway" w:hAnsi="Raleway" w:cs="Arial"/>
          <w:color w:val="003A49"/>
          <w:sz w:val="18"/>
          <w:szCs w:val="36"/>
        </w:rPr>
        <w:br/>
      </w:r>
      <w:r w:rsidRPr="00A73D3E">
        <w:rPr>
          <w:rFonts w:ascii="Raleway" w:hAnsi="Raleway" w:cs="Arial"/>
          <w:color w:val="003A49"/>
          <w:sz w:val="18"/>
          <w:szCs w:val="36"/>
        </w:rPr>
        <w:t>Trainugly.com</w:t>
      </w:r>
    </w:p>
    <w:p w14:paraId="03EAA095" w14:textId="77777777" w:rsidR="00023B6F" w:rsidRDefault="00023B6F" w:rsidP="007B3858">
      <w:pPr>
        <w:rPr>
          <w:rFonts w:ascii="Raleway" w:hAnsi="Raleway" w:cs="Arial"/>
          <w:color w:val="003A49"/>
          <w:sz w:val="36"/>
          <w:szCs w:val="36"/>
        </w:rPr>
      </w:pPr>
    </w:p>
    <w:p w14:paraId="5B1F2834" w14:textId="77777777" w:rsidR="00023B6F" w:rsidRDefault="00023B6F" w:rsidP="007B3858">
      <w:pPr>
        <w:rPr>
          <w:rFonts w:ascii="Raleway" w:hAnsi="Raleway" w:cs="Arial"/>
          <w:color w:val="003A49"/>
          <w:sz w:val="36"/>
          <w:szCs w:val="36"/>
        </w:rPr>
      </w:pPr>
    </w:p>
    <w:p w14:paraId="555635F2" w14:textId="77777777" w:rsidR="00023B6F" w:rsidRDefault="00023B6F" w:rsidP="007B3858">
      <w:pPr>
        <w:rPr>
          <w:rFonts w:ascii="Raleway" w:hAnsi="Raleway" w:cs="Arial"/>
          <w:color w:val="003A49"/>
          <w:sz w:val="36"/>
          <w:szCs w:val="36"/>
        </w:rPr>
      </w:pPr>
    </w:p>
    <w:p w14:paraId="676063B2" w14:textId="77777777" w:rsidR="00023B6F" w:rsidRDefault="00023B6F">
      <w:pPr>
        <w:rPr>
          <w:rFonts w:ascii="Raleway" w:hAnsi="Raleway" w:cs="Arial"/>
          <w:color w:val="003A49"/>
          <w:sz w:val="36"/>
          <w:szCs w:val="36"/>
        </w:rPr>
      </w:pPr>
      <w:r>
        <w:rPr>
          <w:rFonts w:ascii="Raleway" w:hAnsi="Raleway" w:cs="Arial"/>
          <w:color w:val="003A49"/>
          <w:sz w:val="36"/>
          <w:szCs w:val="36"/>
        </w:rPr>
        <w:br w:type="page"/>
      </w:r>
    </w:p>
    <w:p w14:paraId="77DD9B3F" w14:textId="77777777" w:rsidR="00023B6F" w:rsidRDefault="00023B6F" w:rsidP="007B3858">
      <w:pPr>
        <w:rPr>
          <w:rFonts w:ascii="Raleway" w:hAnsi="Raleway" w:cs="Arial"/>
          <w:color w:val="003A49"/>
          <w:sz w:val="36"/>
          <w:szCs w:val="36"/>
        </w:rPr>
      </w:pPr>
      <w:r>
        <w:rPr>
          <w:rFonts w:ascii="Raleway" w:hAnsi="Raleway" w:cs="Arial"/>
          <w:color w:val="003A49"/>
          <w:sz w:val="36"/>
          <w:szCs w:val="36"/>
        </w:rPr>
        <w:t>Learning Scenario Exercise:</w:t>
      </w:r>
    </w:p>
    <w:p w14:paraId="0B99BC32" w14:textId="77777777" w:rsidR="00023B6F" w:rsidRDefault="00023B6F" w:rsidP="007B3858">
      <w:pPr>
        <w:rPr>
          <w:rFonts w:ascii="Raleway" w:hAnsi="Raleway" w:cs="Arial"/>
          <w:color w:val="003A49"/>
          <w:sz w:val="36"/>
          <w:szCs w:val="36"/>
        </w:rPr>
      </w:pPr>
    </w:p>
    <w:p w14:paraId="23D58AD4" w14:textId="74D2F260" w:rsidR="00023B6F" w:rsidRPr="00147FE6" w:rsidRDefault="00023B6F" w:rsidP="007B3858">
      <w:pPr>
        <w:rPr>
          <w:rFonts w:ascii="Raleway" w:hAnsi="Raleway" w:cs="Arial"/>
          <w:color w:val="D9D9D9" w:themeColor="background1" w:themeShade="D9"/>
          <w:sz w:val="36"/>
          <w:szCs w:val="36"/>
        </w:rPr>
      </w:pPr>
      <w:r w:rsidRPr="00147FE6">
        <w:rPr>
          <w:rFonts w:ascii="Raleway" w:hAnsi="Raleway" w:cs="Arial"/>
          <w:color w:val="D9D9D9" w:themeColor="background1" w:themeShade="D9"/>
          <w:sz w:val="36"/>
          <w:szCs w:val="3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517EE">
        <w:rPr>
          <w:rFonts w:ascii="Raleway" w:hAnsi="Raleway" w:cs="Arial"/>
          <w:color w:val="D9D9D9" w:themeColor="background1" w:themeShade="D9"/>
          <w:sz w:val="36"/>
          <w:szCs w:val="36"/>
        </w:rPr>
        <w:t>_____________________</w:t>
      </w:r>
    </w:p>
    <w:p w14:paraId="57FB1365" w14:textId="66FB1F04" w:rsidR="00147FE6" w:rsidRDefault="00147FE6" w:rsidP="00A517EE">
      <w:pPr>
        <w:rPr>
          <w:rFonts w:ascii="Raleway" w:hAnsi="Raleway" w:cs="Arial"/>
          <w:color w:val="D9D9D9" w:themeColor="background1" w:themeShade="D9"/>
          <w:sz w:val="36"/>
          <w:szCs w:val="36"/>
        </w:rPr>
      </w:pPr>
      <w:r w:rsidRPr="00147FE6">
        <w:rPr>
          <w:rFonts w:ascii="Raleway" w:hAnsi="Raleway" w:cs="Arial"/>
          <w:color w:val="D9D9D9" w:themeColor="background1" w:themeShade="D9"/>
          <w:sz w:val="36"/>
          <w:szCs w:val="3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623F37D" w14:textId="77777777" w:rsidR="00147FE6" w:rsidRDefault="00147FE6">
      <w:pPr>
        <w:rPr>
          <w:rFonts w:ascii="Raleway" w:hAnsi="Raleway" w:cs="Arial"/>
          <w:color w:val="D9D9D9" w:themeColor="background1" w:themeShade="D9"/>
          <w:sz w:val="36"/>
          <w:szCs w:val="36"/>
        </w:rPr>
      </w:pPr>
      <w:r>
        <w:rPr>
          <w:rFonts w:ascii="Raleway" w:hAnsi="Raleway" w:cs="Arial"/>
          <w:color w:val="D9D9D9" w:themeColor="background1" w:themeShade="D9"/>
          <w:sz w:val="36"/>
          <w:szCs w:val="36"/>
        </w:rPr>
        <w:br w:type="page"/>
      </w:r>
    </w:p>
    <w:p w14:paraId="3C40EE88" w14:textId="77777777" w:rsidR="00147FE6" w:rsidRDefault="00147FE6" w:rsidP="007B3858">
      <w:pPr>
        <w:rPr>
          <w:rFonts w:ascii="Georgia" w:hAnsi="Georgia"/>
          <w:color w:val="003A49"/>
          <w:sz w:val="56"/>
          <w:szCs w:val="110"/>
        </w:rPr>
      </w:pPr>
      <w:r>
        <w:rPr>
          <w:rFonts w:ascii="Georgia" w:hAnsi="Georgia"/>
          <w:color w:val="003A49"/>
          <w:sz w:val="56"/>
          <w:szCs w:val="110"/>
        </w:rPr>
        <w:t>Session 5</w:t>
      </w:r>
      <w:r w:rsidRPr="009C2679">
        <w:rPr>
          <w:rFonts w:ascii="Georgia" w:hAnsi="Georgia"/>
          <w:color w:val="003A49"/>
          <w:sz w:val="56"/>
          <w:szCs w:val="110"/>
        </w:rPr>
        <w:t xml:space="preserve">: </w:t>
      </w:r>
      <w:r w:rsidRPr="009C2679">
        <w:rPr>
          <w:rFonts w:ascii="Georgia" w:hAnsi="Georgia"/>
          <w:color w:val="003A49"/>
          <w:sz w:val="56"/>
          <w:szCs w:val="110"/>
        </w:rPr>
        <w:tab/>
      </w:r>
      <w:r>
        <w:rPr>
          <w:rFonts w:ascii="Georgia" w:hAnsi="Georgia"/>
          <w:color w:val="003A49"/>
          <w:sz w:val="56"/>
          <w:szCs w:val="110"/>
        </w:rPr>
        <w:t>Measurement</w:t>
      </w:r>
      <w:r w:rsidRPr="009C2679">
        <w:rPr>
          <w:rFonts w:ascii="Georgia" w:hAnsi="Georgia"/>
          <w:color w:val="003A49"/>
          <w:sz w:val="56"/>
          <w:szCs w:val="110"/>
        </w:rPr>
        <w:t xml:space="preserve"> </w:t>
      </w:r>
    </w:p>
    <w:p w14:paraId="220BB55E" w14:textId="77777777" w:rsidR="00147FE6" w:rsidRDefault="00147FE6" w:rsidP="007B3858">
      <w:pPr>
        <w:rPr>
          <w:rFonts w:ascii="Georgia" w:hAnsi="Georgia"/>
          <w:color w:val="003A49"/>
          <w:sz w:val="56"/>
          <w:szCs w:val="110"/>
        </w:rPr>
      </w:pPr>
    </w:p>
    <w:p w14:paraId="3639A872" w14:textId="77777777" w:rsidR="00CA230F" w:rsidRDefault="00CA230F" w:rsidP="007B3858">
      <w:pPr>
        <w:rPr>
          <w:rFonts w:ascii="Raleway" w:hAnsi="Raleway" w:cs="Arial"/>
          <w:color w:val="003A49"/>
          <w:sz w:val="36"/>
          <w:szCs w:val="36"/>
        </w:rPr>
      </w:pPr>
    </w:p>
    <w:p w14:paraId="5CFFFA53" w14:textId="77777777" w:rsidR="00147FE6" w:rsidRDefault="00147FE6" w:rsidP="007B3858">
      <w:pPr>
        <w:rPr>
          <w:rFonts w:ascii="Raleway" w:hAnsi="Raleway" w:cs="Arial"/>
          <w:color w:val="003A49"/>
          <w:sz w:val="36"/>
          <w:szCs w:val="36"/>
        </w:rPr>
      </w:pPr>
      <w:r w:rsidRPr="00147FE6">
        <w:rPr>
          <w:rFonts w:ascii="Raleway" w:hAnsi="Raleway" w:cs="Arial"/>
          <w:noProof/>
          <w:color w:val="003A49"/>
          <w:sz w:val="36"/>
          <w:szCs w:val="36"/>
        </w:rPr>
        <mc:AlternateContent>
          <mc:Choice Requires="wps">
            <w:drawing>
              <wp:anchor distT="45720" distB="45720" distL="114300" distR="114300" simplePos="0" relativeHeight="251684864" behindDoc="0" locked="0" layoutInCell="1" allowOverlap="1" wp14:anchorId="67FB5C7C" wp14:editId="3117EC45">
                <wp:simplePos x="0" y="0"/>
                <wp:positionH relativeFrom="column">
                  <wp:posOffset>-289560</wp:posOffset>
                </wp:positionH>
                <wp:positionV relativeFrom="paragraph">
                  <wp:posOffset>2112645</wp:posOffset>
                </wp:positionV>
                <wp:extent cx="6645910" cy="1104900"/>
                <wp:effectExtent l="0" t="0" r="2540" b="0"/>
                <wp:wrapSquare wrapText="bothSides"/>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5910" cy="1104900"/>
                        </a:xfrm>
                        <a:prstGeom prst="rect">
                          <a:avLst/>
                        </a:prstGeom>
                        <a:solidFill>
                          <a:srgbClr val="FFFFFF"/>
                        </a:solidFill>
                        <a:ln w="9525">
                          <a:noFill/>
                          <a:miter lim="800000"/>
                          <a:headEnd/>
                          <a:tailEnd/>
                        </a:ln>
                      </wps:spPr>
                      <wps:txbx>
                        <w:txbxContent>
                          <w:p w14:paraId="78EEFBBC" w14:textId="31D00CC2" w:rsidR="00147FE6" w:rsidRDefault="00147FE6">
                            <w:pPr>
                              <w:rPr>
                                <w:rFonts w:ascii="Raleway" w:hAnsi="Raleway"/>
                                <w:sz w:val="32"/>
                                <w:szCs w:val="32"/>
                              </w:rPr>
                            </w:pPr>
                            <w:r>
                              <w:rPr>
                                <w:rFonts w:ascii="Raleway" w:hAnsi="Raleway"/>
                                <w:sz w:val="32"/>
                                <w:szCs w:val="32"/>
                              </w:rPr>
                              <w:t xml:space="preserve">            LEVEL 1</w:t>
                            </w:r>
                            <w:r>
                              <w:rPr>
                                <w:rFonts w:ascii="Raleway" w:hAnsi="Raleway"/>
                                <w:sz w:val="32"/>
                                <w:szCs w:val="32"/>
                              </w:rPr>
                              <w:tab/>
                              <w:t xml:space="preserve">     </w:t>
                            </w:r>
                            <w:r w:rsidR="000E5F6E">
                              <w:rPr>
                                <w:rFonts w:ascii="Raleway" w:hAnsi="Raleway"/>
                                <w:sz w:val="32"/>
                                <w:szCs w:val="32"/>
                              </w:rPr>
                              <w:t xml:space="preserve">         </w:t>
                            </w:r>
                            <w:r>
                              <w:rPr>
                                <w:rFonts w:ascii="Raleway" w:hAnsi="Raleway"/>
                                <w:sz w:val="32"/>
                                <w:szCs w:val="32"/>
                              </w:rPr>
                              <w:t>LEVEL 2</w:t>
                            </w:r>
                            <w:r>
                              <w:rPr>
                                <w:rFonts w:ascii="Raleway" w:hAnsi="Raleway"/>
                                <w:sz w:val="32"/>
                                <w:szCs w:val="32"/>
                              </w:rPr>
                              <w:tab/>
                            </w:r>
                            <w:r>
                              <w:rPr>
                                <w:rFonts w:ascii="Raleway" w:hAnsi="Raleway"/>
                                <w:sz w:val="32"/>
                                <w:szCs w:val="32"/>
                              </w:rPr>
                              <w:tab/>
                              <w:t>LEVEL 3</w:t>
                            </w:r>
                            <w:r>
                              <w:rPr>
                                <w:rFonts w:ascii="Raleway" w:hAnsi="Raleway"/>
                                <w:sz w:val="32"/>
                                <w:szCs w:val="32"/>
                              </w:rPr>
                              <w:tab/>
                            </w:r>
                            <w:r>
                              <w:rPr>
                                <w:rFonts w:ascii="Raleway" w:hAnsi="Raleway"/>
                                <w:sz w:val="32"/>
                                <w:szCs w:val="32"/>
                              </w:rPr>
                              <w:tab/>
                              <w:t xml:space="preserve"> LEVEL 4</w:t>
                            </w:r>
                          </w:p>
                          <w:p w14:paraId="033C5EE0" w14:textId="77777777" w:rsidR="00147FE6" w:rsidRDefault="00147FE6">
                            <w:pPr>
                              <w:rPr>
                                <w:rFonts w:ascii="Raleway" w:hAnsi="Raleway"/>
                                <w:sz w:val="32"/>
                                <w:szCs w:val="32"/>
                              </w:rPr>
                            </w:pPr>
                          </w:p>
                          <w:p w14:paraId="3E10695A" w14:textId="09C7B5B1" w:rsidR="00147FE6" w:rsidRPr="00147FE6" w:rsidRDefault="00CA230F">
                            <w:pPr>
                              <w:rPr>
                                <w:rFonts w:ascii="Raleway" w:hAnsi="Raleway"/>
                                <w:sz w:val="32"/>
                                <w:szCs w:val="32"/>
                              </w:rPr>
                            </w:pPr>
                            <w:r>
                              <w:rPr>
                                <w:rFonts w:ascii="Raleway" w:hAnsi="Raleway"/>
                                <w:sz w:val="32"/>
                                <w:szCs w:val="32"/>
                              </w:rPr>
                              <w:t xml:space="preserve">    </w:t>
                            </w:r>
                            <w:r w:rsidR="000E5F6E">
                              <w:rPr>
                                <w:rFonts w:ascii="Raleway" w:hAnsi="Raleway"/>
                                <w:sz w:val="32"/>
                                <w:szCs w:val="32"/>
                              </w:rPr>
                              <w:t xml:space="preserve">    </w:t>
                            </w:r>
                            <w:r>
                              <w:rPr>
                                <w:rFonts w:ascii="Raleway" w:hAnsi="Raleway"/>
                                <w:sz w:val="32"/>
                                <w:szCs w:val="32"/>
                              </w:rPr>
                              <w:t xml:space="preserve"> </w:t>
                            </w:r>
                            <w:r w:rsidR="00147FE6">
                              <w:rPr>
                                <w:rFonts w:ascii="Raleway" w:hAnsi="Raleway"/>
                                <w:sz w:val="32"/>
                                <w:szCs w:val="32"/>
                              </w:rPr>
                              <w:t xml:space="preserve">_____________  </w:t>
                            </w:r>
                            <w:r w:rsidR="000E5F6E">
                              <w:rPr>
                                <w:rFonts w:ascii="Raleway" w:hAnsi="Raleway"/>
                                <w:sz w:val="32"/>
                                <w:szCs w:val="32"/>
                              </w:rPr>
                              <w:tab/>
                              <w:t xml:space="preserve">   </w:t>
                            </w:r>
                            <w:r w:rsidR="00147FE6">
                              <w:rPr>
                                <w:rFonts w:ascii="Raleway" w:hAnsi="Raleway"/>
                                <w:sz w:val="32"/>
                                <w:szCs w:val="32"/>
                              </w:rPr>
                              <w:t xml:space="preserve">_____________  </w:t>
                            </w:r>
                            <w:r>
                              <w:rPr>
                                <w:rFonts w:ascii="Raleway" w:hAnsi="Raleway"/>
                                <w:sz w:val="32"/>
                                <w:szCs w:val="32"/>
                              </w:rPr>
                              <w:t xml:space="preserve"> </w:t>
                            </w:r>
                            <w:r w:rsidR="000E5F6E">
                              <w:rPr>
                                <w:rFonts w:ascii="Raleway" w:hAnsi="Raleway"/>
                                <w:sz w:val="32"/>
                                <w:szCs w:val="32"/>
                              </w:rPr>
                              <w:tab/>
                              <w:t xml:space="preserve">        </w:t>
                            </w:r>
                            <w:r w:rsidR="00147FE6">
                              <w:rPr>
                                <w:rFonts w:ascii="Raleway" w:hAnsi="Raleway"/>
                                <w:sz w:val="32"/>
                                <w:szCs w:val="32"/>
                              </w:rPr>
                              <w:t>_____________</w:t>
                            </w:r>
                            <w:r w:rsidR="00D12E78">
                              <w:rPr>
                                <w:rFonts w:ascii="Raleway" w:hAnsi="Raleway"/>
                                <w:sz w:val="32"/>
                                <w:szCs w:val="32"/>
                              </w:rPr>
                              <w:t xml:space="preserve"> </w:t>
                            </w:r>
                            <w:r w:rsidR="000E5F6E">
                              <w:rPr>
                                <w:rFonts w:ascii="Raleway" w:hAnsi="Raleway"/>
                                <w:sz w:val="32"/>
                                <w:szCs w:val="32"/>
                              </w:rPr>
                              <w:tab/>
                            </w:r>
                            <w:r w:rsidR="00D12E78">
                              <w:rPr>
                                <w:rFonts w:ascii="Raleway" w:hAnsi="Raleway"/>
                                <w:sz w:val="32"/>
                                <w:szCs w:val="32"/>
                              </w:rPr>
                              <w:t xml:space="preserve"> </w:t>
                            </w:r>
                            <w:r w:rsidR="00147FE6">
                              <w:rPr>
                                <w:rFonts w:ascii="Raleway" w:hAnsi="Raleway"/>
                                <w:sz w:val="32"/>
                                <w:szCs w:val="32"/>
                              </w:rPr>
                              <w:t>_____________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FB5C7C" id="_x0000_s1034" type="#_x0000_t202" style="position:absolute;margin-left:-22.8pt;margin-top:166.35pt;width:523.3pt;height:87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" stroked="f">
                <v:textbox>
                  <w:txbxContent>
                    <w:p w14:paraId="78EEFBBC" w14:textId="31D00CC2" w:rsidR="00147FE6" w:rsidRDefault="00147FE6">
                      <w:pPr>
                        <w:rPr>
                          <w:rFonts w:ascii="Raleway" w:hAnsi="Raleway"/>
                          <w:sz w:val="32"/>
                          <w:szCs w:val="32"/>
                        </w:rPr>
                      </w:pPr>
                      <w:r>
                        <w:rPr>
                          <w:rFonts w:ascii="Raleway" w:hAnsi="Raleway"/>
                          <w:sz w:val="32"/>
                          <w:szCs w:val="32"/>
                        </w:rPr>
                        <w:t xml:space="preserve">            LEVEL 1</w:t>
                      </w:r>
                      <w:r>
                        <w:rPr>
                          <w:rFonts w:ascii="Raleway" w:hAnsi="Raleway"/>
                          <w:sz w:val="32"/>
                          <w:szCs w:val="32"/>
                        </w:rPr>
                        <w:tab/>
                        <w:t xml:space="preserve">     </w:t>
                      </w:r>
                      <w:r w:rsidR="000E5F6E">
                        <w:rPr>
                          <w:rFonts w:ascii="Raleway" w:hAnsi="Raleway"/>
                          <w:sz w:val="32"/>
                          <w:szCs w:val="32"/>
                        </w:rPr>
                        <w:t xml:space="preserve">         </w:t>
                      </w:r>
                      <w:r>
                        <w:rPr>
                          <w:rFonts w:ascii="Raleway" w:hAnsi="Raleway"/>
                          <w:sz w:val="32"/>
                          <w:szCs w:val="32"/>
                        </w:rPr>
                        <w:t>LEVEL 2</w:t>
                      </w:r>
                      <w:r>
                        <w:rPr>
                          <w:rFonts w:ascii="Raleway" w:hAnsi="Raleway"/>
                          <w:sz w:val="32"/>
                          <w:szCs w:val="32"/>
                        </w:rPr>
                        <w:tab/>
                      </w:r>
                      <w:r>
                        <w:rPr>
                          <w:rFonts w:ascii="Raleway" w:hAnsi="Raleway"/>
                          <w:sz w:val="32"/>
                          <w:szCs w:val="32"/>
                        </w:rPr>
                        <w:tab/>
                        <w:t>LEVEL 3</w:t>
                      </w:r>
                      <w:r>
                        <w:rPr>
                          <w:rFonts w:ascii="Raleway" w:hAnsi="Raleway"/>
                          <w:sz w:val="32"/>
                          <w:szCs w:val="32"/>
                        </w:rPr>
                        <w:tab/>
                      </w:r>
                      <w:r>
                        <w:rPr>
                          <w:rFonts w:ascii="Raleway" w:hAnsi="Raleway"/>
                          <w:sz w:val="32"/>
                          <w:szCs w:val="32"/>
                        </w:rPr>
                        <w:tab/>
                        <w:t xml:space="preserve"> LEVEL 4</w:t>
                      </w:r>
                    </w:p>
                    <w:p w14:paraId="033C5EE0" w14:textId="77777777" w:rsidR="00147FE6" w:rsidRDefault="00147FE6">
                      <w:pPr>
                        <w:rPr>
                          <w:rFonts w:ascii="Raleway" w:hAnsi="Raleway"/>
                          <w:sz w:val="32"/>
                          <w:szCs w:val="32"/>
                        </w:rPr>
                      </w:pPr>
                    </w:p>
                    <w:p w14:paraId="3E10695A" w14:textId="09C7B5B1" w:rsidR="00147FE6" w:rsidRPr="00147FE6" w:rsidRDefault="00CA230F">
                      <w:pPr>
                        <w:rPr>
                          <w:rFonts w:ascii="Raleway" w:hAnsi="Raleway"/>
                          <w:sz w:val="32"/>
                          <w:szCs w:val="32"/>
                        </w:rPr>
                      </w:pPr>
                      <w:r>
                        <w:rPr>
                          <w:rFonts w:ascii="Raleway" w:hAnsi="Raleway"/>
                          <w:sz w:val="32"/>
                          <w:szCs w:val="32"/>
                        </w:rPr>
                        <w:t xml:space="preserve">    </w:t>
                      </w:r>
                      <w:r w:rsidR="000E5F6E">
                        <w:rPr>
                          <w:rFonts w:ascii="Raleway" w:hAnsi="Raleway"/>
                          <w:sz w:val="32"/>
                          <w:szCs w:val="32"/>
                        </w:rPr>
                        <w:t xml:space="preserve">    </w:t>
                      </w:r>
                      <w:r>
                        <w:rPr>
                          <w:rFonts w:ascii="Raleway" w:hAnsi="Raleway"/>
                          <w:sz w:val="32"/>
                          <w:szCs w:val="32"/>
                        </w:rPr>
                        <w:t xml:space="preserve"> </w:t>
                      </w:r>
                      <w:r w:rsidR="00147FE6">
                        <w:rPr>
                          <w:rFonts w:ascii="Raleway" w:hAnsi="Raleway"/>
                          <w:sz w:val="32"/>
                          <w:szCs w:val="32"/>
                        </w:rPr>
                        <w:t xml:space="preserve">_____________  </w:t>
                      </w:r>
                      <w:r w:rsidR="000E5F6E">
                        <w:rPr>
                          <w:rFonts w:ascii="Raleway" w:hAnsi="Raleway"/>
                          <w:sz w:val="32"/>
                          <w:szCs w:val="32"/>
                        </w:rPr>
                        <w:tab/>
                        <w:t xml:space="preserve">   </w:t>
                      </w:r>
                      <w:r w:rsidR="00147FE6">
                        <w:rPr>
                          <w:rFonts w:ascii="Raleway" w:hAnsi="Raleway"/>
                          <w:sz w:val="32"/>
                          <w:szCs w:val="32"/>
                        </w:rPr>
                        <w:t xml:space="preserve">_____________  </w:t>
                      </w:r>
                      <w:r>
                        <w:rPr>
                          <w:rFonts w:ascii="Raleway" w:hAnsi="Raleway"/>
                          <w:sz w:val="32"/>
                          <w:szCs w:val="32"/>
                        </w:rPr>
                        <w:t xml:space="preserve"> </w:t>
                      </w:r>
                      <w:r w:rsidR="000E5F6E">
                        <w:rPr>
                          <w:rFonts w:ascii="Raleway" w:hAnsi="Raleway"/>
                          <w:sz w:val="32"/>
                          <w:szCs w:val="32"/>
                        </w:rPr>
                        <w:tab/>
                        <w:t xml:space="preserve">        </w:t>
                      </w:r>
                      <w:r w:rsidR="00147FE6">
                        <w:rPr>
                          <w:rFonts w:ascii="Raleway" w:hAnsi="Raleway"/>
                          <w:sz w:val="32"/>
                          <w:szCs w:val="32"/>
                        </w:rPr>
                        <w:t>_____________</w:t>
                      </w:r>
                      <w:r w:rsidR="00D12E78">
                        <w:rPr>
                          <w:rFonts w:ascii="Raleway" w:hAnsi="Raleway"/>
                          <w:sz w:val="32"/>
                          <w:szCs w:val="32"/>
                        </w:rPr>
                        <w:t xml:space="preserve"> </w:t>
                      </w:r>
                      <w:r w:rsidR="000E5F6E">
                        <w:rPr>
                          <w:rFonts w:ascii="Raleway" w:hAnsi="Raleway"/>
                          <w:sz w:val="32"/>
                          <w:szCs w:val="32"/>
                        </w:rPr>
                        <w:tab/>
                      </w:r>
                      <w:r w:rsidR="00D12E78">
                        <w:rPr>
                          <w:rFonts w:ascii="Raleway" w:hAnsi="Raleway"/>
                          <w:sz w:val="32"/>
                          <w:szCs w:val="32"/>
                        </w:rPr>
                        <w:t xml:space="preserve"> </w:t>
                      </w:r>
                      <w:r w:rsidR="00147FE6">
                        <w:rPr>
                          <w:rFonts w:ascii="Raleway" w:hAnsi="Raleway"/>
                          <w:sz w:val="32"/>
                          <w:szCs w:val="32"/>
                        </w:rPr>
                        <w:t>_____________</w:t>
                      </w:r>
                    </w:p>
                  </w:txbxContent>
                </v:textbox>
                <w10:wrap type="square"/>
              </v:shape>
            </w:pict>
          </mc:Fallback>
        </mc:AlternateContent>
      </w:r>
      <w:r w:rsidRPr="00147FE6">
        <w:rPr>
          <w:rFonts w:ascii="Raleway" w:hAnsi="Raleway" w:cs="Arial"/>
          <w:noProof/>
          <w:color w:val="003A49"/>
          <w:sz w:val="36"/>
          <w:szCs w:val="36"/>
        </w:rPr>
        <w:drawing>
          <wp:anchor distT="0" distB="0" distL="114300" distR="114300" simplePos="0" relativeHeight="251682816" behindDoc="0" locked="0" layoutInCell="1" allowOverlap="1" wp14:anchorId="7DCFEA21" wp14:editId="2C55F6BD">
            <wp:simplePos x="0" y="0"/>
            <wp:positionH relativeFrom="column">
              <wp:posOffset>-139653</wp:posOffset>
            </wp:positionH>
            <wp:positionV relativeFrom="paragraph">
              <wp:posOffset>640990</wp:posOffset>
            </wp:positionV>
            <wp:extent cx="6390640" cy="2338705"/>
            <wp:effectExtent l="0" t="0" r="0" b="444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Kirkpatrick.jpg"/>
                    <pic:cNvPicPr/>
                  </pic:nvPicPr>
                  <pic:blipFill>
                    <a:blip r:embed="rId19"/>
                    <a:stretch>
                      <a:fillRect/>
                    </a:stretch>
                  </pic:blipFill>
                  <pic:spPr>
                    <a:xfrm>
                      <a:off x="0" y="0"/>
                      <a:ext cx="6390640" cy="2338705"/>
                    </a:xfrm>
                    <a:prstGeom prst="rect">
                      <a:avLst/>
                    </a:prstGeom>
                  </pic:spPr>
                </pic:pic>
              </a:graphicData>
            </a:graphic>
          </wp:anchor>
        </w:drawing>
      </w:r>
      <w:r w:rsidRPr="00147FE6">
        <w:rPr>
          <w:rFonts w:ascii="Raleway" w:hAnsi="Raleway" w:cs="Arial"/>
          <w:color w:val="003A49"/>
          <w:sz w:val="36"/>
          <w:szCs w:val="36"/>
        </w:rPr>
        <w:t>The Kirkpatrick 4</w:t>
      </w:r>
      <w:r>
        <w:rPr>
          <w:rFonts w:ascii="Raleway" w:hAnsi="Raleway" w:cs="Arial"/>
          <w:color w:val="003A49"/>
          <w:sz w:val="36"/>
          <w:szCs w:val="36"/>
        </w:rPr>
        <w:t xml:space="preserve"> </w:t>
      </w:r>
      <w:r w:rsidRPr="00147FE6">
        <w:rPr>
          <w:rFonts w:ascii="Raleway" w:hAnsi="Raleway" w:cs="Arial"/>
          <w:color w:val="003A49"/>
          <w:sz w:val="36"/>
          <w:szCs w:val="36"/>
        </w:rPr>
        <w:t>Level Evaluation Model</w:t>
      </w:r>
      <w:r w:rsidRPr="00147FE6">
        <w:rPr>
          <w:rFonts w:ascii="Raleway" w:hAnsi="Raleway" w:cs="Arial"/>
          <w:color w:val="003A49"/>
          <w:sz w:val="36"/>
          <w:szCs w:val="36"/>
        </w:rPr>
        <w:br/>
      </w:r>
    </w:p>
    <w:p w14:paraId="633324FB" w14:textId="77777777" w:rsidR="00CA230F" w:rsidRDefault="00CA230F" w:rsidP="007B3858">
      <w:pPr>
        <w:rPr>
          <w:rFonts w:ascii="Raleway" w:hAnsi="Raleway" w:cs="Arial"/>
          <w:color w:val="003A49"/>
          <w:sz w:val="36"/>
          <w:szCs w:val="36"/>
        </w:rPr>
      </w:pPr>
    </w:p>
    <w:p w14:paraId="3C1EA16D" w14:textId="77777777" w:rsidR="00CA230F" w:rsidRDefault="00CA230F" w:rsidP="007B3858">
      <w:pPr>
        <w:rPr>
          <w:rFonts w:ascii="Raleway" w:hAnsi="Raleway" w:cs="Arial"/>
          <w:color w:val="003A49"/>
          <w:sz w:val="36"/>
          <w:szCs w:val="36"/>
        </w:rPr>
      </w:pPr>
    </w:p>
    <w:p w14:paraId="7E23B02E" w14:textId="77777777" w:rsidR="00CA230F" w:rsidRDefault="00CA230F" w:rsidP="007B3858">
      <w:pPr>
        <w:rPr>
          <w:rFonts w:ascii="Raleway" w:hAnsi="Raleway" w:cs="Arial"/>
          <w:color w:val="003A49"/>
          <w:sz w:val="36"/>
          <w:szCs w:val="36"/>
        </w:rPr>
      </w:pPr>
    </w:p>
    <w:p w14:paraId="3A2ACFE5" w14:textId="77777777" w:rsidR="00CA230F" w:rsidRDefault="00CA230F" w:rsidP="007B3858">
      <w:pPr>
        <w:rPr>
          <w:rFonts w:ascii="Raleway" w:hAnsi="Raleway" w:cs="Arial"/>
          <w:color w:val="003A49"/>
          <w:sz w:val="36"/>
          <w:szCs w:val="36"/>
        </w:rPr>
      </w:pPr>
    </w:p>
    <w:p w14:paraId="17764F59" w14:textId="77777777" w:rsidR="00CA230F" w:rsidRDefault="00CA230F" w:rsidP="007B3858">
      <w:pPr>
        <w:rPr>
          <w:rFonts w:ascii="Raleway" w:hAnsi="Raleway" w:cs="Arial"/>
          <w:color w:val="003A49"/>
          <w:sz w:val="36"/>
          <w:szCs w:val="36"/>
        </w:rPr>
      </w:pPr>
    </w:p>
    <w:p w14:paraId="30CEC3ED" w14:textId="77777777" w:rsidR="00CA230F" w:rsidRDefault="00CA230F" w:rsidP="007B3858">
      <w:pPr>
        <w:rPr>
          <w:rFonts w:ascii="Raleway" w:hAnsi="Raleway" w:cs="Arial"/>
          <w:color w:val="003A49"/>
          <w:sz w:val="36"/>
          <w:szCs w:val="36"/>
        </w:rPr>
      </w:pPr>
    </w:p>
    <w:p w14:paraId="073F3697" w14:textId="77777777" w:rsidR="00CA230F" w:rsidRDefault="00CA230F" w:rsidP="007B3858">
      <w:pPr>
        <w:rPr>
          <w:rFonts w:ascii="Raleway" w:hAnsi="Raleway" w:cs="Arial"/>
          <w:color w:val="003A49"/>
          <w:sz w:val="36"/>
          <w:szCs w:val="36"/>
        </w:rPr>
      </w:pPr>
    </w:p>
    <w:p w14:paraId="1F1DEA04" w14:textId="77777777" w:rsidR="00CA230F" w:rsidRDefault="00CA230F" w:rsidP="007B3858">
      <w:pPr>
        <w:rPr>
          <w:rFonts w:ascii="Raleway" w:hAnsi="Raleway" w:cs="Arial"/>
          <w:color w:val="003A49"/>
          <w:sz w:val="36"/>
          <w:szCs w:val="36"/>
        </w:rPr>
      </w:pPr>
    </w:p>
    <w:p w14:paraId="59A766E8" w14:textId="77777777" w:rsidR="00CA230F" w:rsidRDefault="00CA230F" w:rsidP="007B3858">
      <w:pPr>
        <w:rPr>
          <w:rFonts w:ascii="Raleway" w:hAnsi="Raleway" w:cs="Arial"/>
          <w:color w:val="003A49"/>
          <w:sz w:val="36"/>
          <w:szCs w:val="36"/>
        </w:rPr>
      </w:pPr>
    </w:p>
    <w:p w14:paraId="0623A8C1" w14:textId="77777777" w:rsidR="00CA230F" w:rsidRDefault="00CA230F" w:rsidP="007B3858">
      <w:pPr>
        <w:rPr>
          <w:rFonts w:ascii="Raleway" w:hAnsi="Raleway" w:cs="Arial"/>
          <w:color w:val="003A49"/>
          <w:sz w:val="36"/>
          <w:szCs w:val="36"/>
        </w:rPr>
      </w:pPr>
    </w:p>
    <w:p w14:paraId="210D98C1" w14:textId="77777777" w:rsidR="00CA230F" w:rsidRDefault="00CA230F">
      <w:pPr>
        <w:rPr>
          <w:rFonts w:ascii="Raleway" w:hAnsi="Raleway" w:cs="Arial"/>
          <w:color w:val="003A49"/>
          <w:sz w:val="36"/>
          <w:szCs w:val="36"/>
        </w:rPr>
      </w:pPr>
      <w:r>
        <w:rPr>
          <w:rFonts w:ascii="Raleway" w:hAnsi="Raleway" w:cs="Arial"/>
          <w:color w:val="003A49"/>
          <w:sz w:val="36"/>
          <w:szCs w:val="36"/>
        </w:rPr>
        <w:br w:type="page"/>
      </w:r>
    </w:p>
    <w:p w14:paraId="21A9F723" w14:textId="77777777" w:rsidR="00CA230F" w:rsidRDefault="00CA230F" w:rsidP="00CA230F">
      <w:pPr>
        <w:rPr>
          <w:rFonts w:ascii="Georgia" w:hAnsi="Georgia"/>
          <w:color w:val="003A49"/>
          <w:sz w:val="56"/>
          <w:szCs w:val="110"/>
        </w:rPr>
      </w:pPr>
      <w:r>
        <w:rPr>
          <w:rFonts w:ascii="Georgia" w:hAnsi="Georgia"/>
          <w:color w:val="003A49"/>
          <w:sz w:val="56"/>
          <w:szCs w:val="110"/>
        </w:rPr>
        <w:t>Homework Assignment</w:t>
      </w:r>
    </w:p>
    <w:p w14:paraId="107AB716" w14:textId="77777777" w:rsidR="00CA230F" w:rsidRDefault="006A2DC7" w:rsidP="007B3858">
      <w:pPr>
        <w:rPr>
          <w:rFonts w:ascii="Raleway" w:hAnsi="Raleway" w:cs="Arial"/>
          <w:color w:val="003A49"/>
          <w:sz w:val="36"/>
          <w:szCs w:val="36"/>
        </w:rPr>
      </w:pPr>
      <w:r>
        <w:rPr>
          <w:rFonts w:ascii="Raleway" w:hAnsi="Raleway" w:cs="Arial"/>
          <w:color w:val="003A49"/>
          <w:sz w:val="36"/>
          <w:szCs w:val="36"/>
        </w:rPr>
        <w:br/>
      </w:r>
    </w:p>
    <w:p w14:paraId="4ECE7167" w14:textId="77777777" w:rsidR="00CA230F" w:rsidRDefault="00CA230F" w:rsidP="00CA230F">
      <w:pPr>
        <w:spacing w:after="160" w:line="259" w:lineRule="auto"/>
        <w:ind w:left="720" w:hanging="360"/>
        <w:rPr>
          <w:rFonts w:ascii="Raleway" w:hAnsi="Raleway" w:cs="Arial"/>
        </w:rPr>
      </w:pPr>
      <w:r>
        <w:rPr>
          <w:rFonts w:ascii="Raleway" w:hAnsi="Raleway" w:cs="Arial"/>
        </w:rPr>
        <w:t xml:space="preserve">1. </w:t>
      </w:r>
      <w:r>
        <w:rPr>
          <w:rFonts w:ascii="Raleway" w:hAnsi="Raleway" w:cs="Arial"/>
        </w:rPr>
        <w:tab/>
        <w:t>Select a team member in your</w:t>
      </w:r>
      <w:r w:rsidRPr="00CA230F">
        <w:rPr>
          <w:rFonts w:ascii="Raleway" w:hAnsi="Raleway" w:cs="Arial"/>
        </w:rPr>
        <w:t xml:space="preserve"> team, and </w:t>
      </w:r>
      <w:r>
        <w:rPr>
          <w:rFonts w:ascii="Raleway" w:hAnsi="Raleway" w:cs="Arial"/>
        </w:rPr>
        <w:t xml:space="preserve">invite that person to </w:t>
      </w:r>
      <w:r w:rsidRPr="00CA230F">
        <w:rPr>
          <w:rFonts w:ascii="Raleway" w:hAnsi="Raleway" w:cs="Arial"/>
        </w:rPr>
        <w:t xml:space="preserve">have a </w:t>
      </w:r>
      <w:r>
        <w:rPr>
          <w:rFonts w:ascii="Raleway" w:hAnsi="Raleway" w:cs="Arial"/>
        </w:rPr>
        <w:t>(</w:t>
      </w:r>
      <w:r w:rsidRPr="00CA230F">
        <w:rPr>
          <w:rFonts w:ascii="Raleway" w:hAnsi="Raleway" w:cs="Arial"/>
        </w:rPr>
        <w:t>great</w:t>
      </w:r>
      <w:r>
        <w:rPr>
          <w:rFonts w:ascii="Raleway" w:hAnsi="Raleway" w:cs="Arial"/>
        </w:rPr>
        <w:t>)</w:t>
      </w:r>
      <w:r w:rsidRPr="00CA230F">
        <w:rPr>
          <w:rFonts w:ascii="Raleway" w:hAnsi="Raleway" w:cs="Arial"/>
        </w:rPr>
        <w:t xml:space="preserve"> development</w:t>
      </w:r>
      <w:r>
        <w:rPr>
          <w:rFonts w:ascii="Raleway" w:hAnsi="Raleway" w:cs="Arial"/>
        </w:rPr>
        <w:t xml:space="preserve"> conversation with you </w:t>
      </w:r>
    </w:p>
    <w:p w14:paraId="60E14EEA" w14:textId="77777777" w:rsidR="00CA230F" w:rsidRDefault="00CA230F" w:rsidP="00CA230F">
      <w:pPr>
        <w:spacing w:after="160" w:line="259" w:lineRule="auto"/>
        <w:ind w:left="720" w:hanging="360"/>
        <w:rPr>
          <w:rFonts w:ascii="Raleway" w:hAnsi="Raleway" w:cs="Arial"/>
        </w:rPr>
      </w:pPr>
    </w:p>
    <w:p w14:paraId="3E9D4053" w14:textId="77777777" w:rsidR="00CA230F" w:rsidRDefault="00CA230F" w:rsidP="00CA230F">
      <w:pPr>
        <w:spacing w:after="160" w:line="259" w:lineRule="auto"/>
        <w:ind w:left="720" w:hanging="360"/>
        <w:rPr>
          <w:rFonts w:ascii="Raleway" w:hAnsi="Raleway" w:cs="Arial"/>
        </w:rPr>
      </w:pPr>
      <w:r>
        <w:rPr>
          <w:rFonts w:ascii="Raleway" w:hAnsi="Raleway" w:cs="Arial"/>
        </w:rPr>
        <w:t>2.</w:t>
      </w:r>
      <w:r>
        <w:rPr>
          <w:rFonts w:ascii="Raleway" w:hAnsi="Raleway" w:cs="Arial"/>
        </w:rPr>
        <w:tab/>
      </w:r>
      <w:r w:rsidRPr="004E1DA2">
        <w:rPr>
          <w:rFonts w:ascii="Raleway" w:hAnsi="Raleway" w:cs="Arial"/>
        </w:rPr>
        <w:t>Following that conversation, encourage and support your team membe</w:t>
      </w:r>
      <w:r>
        <w:rPr>
          <w:rFonts w:ascii="Raleway" w:hAnsi="Raleway" w:cs="Arial"/>
        </w:rPr>
        <w:t>r to create a development plan</w:t>
      </w:r>
    </w:p>
    <w:p w14:paraId="31B97769" w14:textId="77777777" w:rsidR="00CA230F" w:rsidRDefault="00CA230F" w:rsidP="00CA230F">
      <w:pPr>
        <w:spacing w:after="160" w:line="259" w:lineRule="auto"/>
        <w:ind w:left="720" w:hanging="360"/>
        <w:rPr>
          <w:rFonts w:ascii="Raleway" w:hAnsi="Raleway" w:cs="Arial"/>
        </w:rPr>
      </w:pPr>
    </w:p>
    <w:p w14:paraId="3326C705" w14:textId="5D0EE7BB" w:rsidR="00CA230F" w:rsidRPr="004E1DA2" w:rsidRDefault="00CA230F" w:rsidP="00CA230F">
      <w:pPr>
        <w:spacing w:after="160" w:line="259" w:lineRule="auto"/>
        <w:ind w:left="720" w:hanging="360"/>
        <w:rPr>
          <w:rFonts w:ascii="Raleway" w:hAnsi="Raleway" w:cs="Arial"/>
        </w:rPr>
      </w:pPr>
      <w:r>
        <w:rPr>
          <w:rFonts w:ascii="Raleway" w:hAnsi="Raleway" w:cs="Arial"/>
        </w:rPr>
        <w:t xml:space="preserve">3. </w:t>
      </w:r>
      <w:r>
        <w:rPr>
          <w:rFonts w:ascii="Raleway" w:hAnsi="Raleway" w:cs="Arial"/>
        </w:rPr>
        <w:tab/>
        <w:t>S</w:t>
      </w:r>
      <w:r w:rsidRPr="004E1DA2">
        <w:rPr>
          <w:rFonts w:ascii="Raleway" w:hAnsi="Raleway" w:cs="Arial"/>
        </w:rPr>
        <w:t xml:space="preserve">elect one identified learning need </w:t>
      </w:r>
      <w:r>
        <w:rPr>
          <w:rFonts w:ascii="Raleway" w:hAnsi="Raleway" w:cs="Arial"/>
        </w:rPr>
        <w:t>for your team member</w:t>
      </w:r>
      <w:r w:rsidR="000130D3">
        <w:rPr>
          <w:rFonts w:ascii="Raleway" w:hAnsi="Raleway" w:cs="Arial"/>
        </w:rPr>
        <w:t xml:space="preserve"> </w:t>
      </w:r>
      <w:r w:rsidRPr="004E1DA2">
        <w:rPr>
          <w:rFonts w:ascii="Raleway" w:hAnsi="Raleway" w:cs="Arial"/>
        </w:rPr>
        <w:t xml:space="preserve">and use the Learning/Development Planning Tool </w:t>
      </w:r>
      <w:r w:rsidRPr="006A2DC7">
        <w:rPr>
          <w:rFonts w:ascii="Raleway" w:hAnsi="Raleway" w:cs="Arial"/>
        </w:rPr>
        <w:t>on page 13 to</w:t>
      </w:r>
      <w:r w:rsidRPr="004E1DA2">
        <w:rPr>
          <w:rFonts w:ascii="Raleway" w:hAnsi="Raleway" w:cs="Arial"/>
        </w:rPr>
        <w:t xml:space="preserve"> systematically plan the learning event with and for your team member.</w:t>
      </w:r>
      <w:r>
        <w:rPr>
          <w:rFonts w:ascii="Raleway" w:hAnsi="Raleway" w:cs="Arial"/>
        </w:rPr>
        <w:br/>
      </w:r>
    </w:p>
    <w:p w14:paraId="71ADD66B" w14:textId="77777777" w:rsidR="00CA230F" w:rsidRDefault="006A2DC7" w:rsidP="006A2DC7">
      <w:pPr>
        <w:spacing w:after="160" w:line="259" w:lineRule="auto"/>
        <w:ind w:left="720" w:hanging="360"/>
        <w:rPr>
          <w:rFonts w:ascii="Raleway" w:hAnsi="Raleway" w:cs="Arial"/>
        </w:rPr>
      </w:pPr>
      <w:r>
        <w:rPr>
          <w:rFonts w:ascii="Raleway" w:hAnsi="Raleway" w:cs="Arial"/>
        </w:rPr>
        <w:t xml:space="preserve">4. </w:t>
      </w:r>
      <w:r>
        <w:rPr>
          <w:rFonts w:ascii="Raleway" w:hAnsi="Raleway" w:cs="Arial"/>
        </w:rPr>
        <w:tab/>
      </w:r>
      <w:r w:rsidR="00CA230F" w:rsidRPr="006A2DC7">
        <w:rPr>
          <w:rFonts w:ascii="Raleway" w:hAnsi="Raleway" w:cs="Arial"/>
        </w:rPr>
        <w:t xml:space="preserve">Prepare to present your plan for supporting the development </w:t>
      </w:r>
      <w:r w:rsidR="00380126">
        <w:rPr>
          <w:rFonts w:ascii="Raleway" w:hAnsi="Raleway" w:cs="Arial"/>
        </w:rPr>
        <w:t>in NO MORE THAN ten minutes</w:t>
      </w:r>
      <w:r w:rsidR="00CA230F" w:rsidRPr="006A2DC7">
        <w:rPr>
          <w:rFonts w:ascii="Raleway" w:hAnsi="Raleway" w:cs="Arial"/>
        </w:rPr>
        <w:t xml:space="preserve"> on </w:t>
      </w:r>
      <w:r w:rsidR="00CA230F" w:rsidRPr="006A2DC7">
        <w:rPr>
          <w:rFonts w:ascii="Raleway" w:hAnsi="Raleway" w:cs="Arial"/>
          <w:b/>
          <w:color w:val="FF0000"/>
        </w:rPr>
        <w:t>[DATE</w:t>
      </w:r>
      <w:r w:rsidRPr="006A2DC7">
        <w:rPr>
          <w:rFonts w:ascii="Raleway" w:hAnsi="Raleway" w:cs="Arial"/>
          <w:b/>
          <w:color w:val="FF0000"/>
        </w:rPr>
        <w:t xml:space="preserve"> ____________________________</w:t>
      </w:r>
      <w:r w:rsidR="00CA230F" w:rsidRPr="006A2DC7">
        <w:rPr>
          <w:rFonts w:ascii="Raleway" w:hAnsi="Raleway" w:cs="Arial"/>
          <w:b/>
          <w:color w:val="FF0000"/>
        </w:rPr>
        <w:t>]</w:t>
      </w:r>
      <w:r w:rsidR="00CA230F" w:rsidRPr="006A2DC7">
        <w:rPr>
          <w:rFonts w:ascii="Raleway" w:hAnsi="Raleway" w:cs="Arial"/>
        </w:rPr>
        <w:t xml:space="preserve">. Your presentation should roughly follow the structure of the planning tool. </w:t>
      </w:r>
    </w:p>
    <w:p w14:paraId="3507AB47" w14:textId="77777777" w:rsidR="00CA230F" w:rsidRDefault="00CA230F" w:rsidP="009B161E">
      <w:pPr>
        <w:rPr>
          <w:rFonts w:ascii="Raleway" w:hAnsi="Raleway" w:cs="Arial"/>
        </w:rPr>
      </w:pPr>
    </w:p>
    <w:p w14:paraId="0242858F" w14:textId="77777777" w:rsidR="009B161E" w:rsidRDefault="009B161E" w:rsidP="009B161E">
      <w:pPr>
        <w:rPr>
          <w:rFonts w:ascii="Raleway" w:hAnsi="Raleway" w:cs="Arial"/>
        </w:rPr>
      </w:pPr>
    </w:p>
    <w:p w14:paraId="4D0A6C5B" w14:textId="77777777" w:rsidR="009B161E" w:rsidRDefault="009B161E" w:rsidP="009B161E">
      <w:pPr>
        <w:rPr>
          <w:rFonts w:ascii="Raleway" w:hAnsi="Raleway" w:cs="Arial"/>
        </w:rPr>
      </w:pPr>
    </w:p>
    <w:p w14:paraId="23EBBBC0" w14:textId="77777777" w:rsidR="009B161E" w:rsidRPr="009B161E" w:rsidRDefault="009B161E" w:rsidP="009B161E">
      <w:pPr>
        <w:spacing w:after="160" w:line="259" w:lineRule="auto"/>
        <w:rPr>
          <w:rFonts w:ascii="Raleway" w:hAnsi="Raleway" w:cs="Arial"/>
          <w:i/>
        </w:rPr>
      </w:pPr>
      <w:r w:rsidRPr="009B161E">
        <w:rPr>
          <w:rFonts w:ascii="Raleway" w:hAnsi="Raleway" w:cs="Arial"/>
          <w:i/>
        </w:rPr>
        <w:t xml:space="preserve">You will need to arrange to bring anything you require for your presentation. </w:t>
      </w:r>
    </w:p>
    <w:p w14:paraId="258E7351" w14:textId="77777777" w:rsidR="00CA230F" w:rsidRDefault="00CA230F" w:rsidP="00CA230F">
      <w:pPr>
        <w:pStyle w:val="ListParagraph"/>
        <w:rPr>
          <w:rFonts w:ascii="Raleway" w:hAnsi="Raleway" w:cs="Arial"/>
        </w:rPr>
      </w:pPr>
    </w:p>
    <w:p w14:paraId="64EAB79A" w14:textId="77777777" w:rsidR="00CA230F" w:rsidRPr="004E1DA2" w:rsidRDefault="00CA230F" w:rsidP="00CA230F">
      <w:pPr>
        <w:rPr>
          <w:rFonts w:ascii="Raleway" w:hAnsi="Raleway" w:cs="Arial"/>
          <w:i/>
        </w:rPr>
      </w:pPr>
      <w:r w:rsidRPr="004E1DA2">
        <w:rPr>
          <w:rFonts w:ascii="Raleway" w:hAnsi="Raleway" w:cs="Arial"/>
          <w:i/>
        </w:rPr>
        <w:t xml:space="preserve">You will NOT be expected to identify the team member, only the </w:t>
      </w:r>
      <w:proofErr w:type="gramStart"/>
      <w:r w:rsidRPr="004E1DA2">
        <w:rPr>
          <w:rFonts w:ascii="Raleway" w:hAnsi="Raleway" w:cs="Arial"/>
          <w:i/>
        </w:rPr>
        <w:t>particular learning</w:t>
      </w:r>
      <w:proofErr w:type="gramEnd"/>
      <w:r w:rsidRPr="004E1DA2">
        <w:rPr>
          <w:rFonts w:ascii="Raleway" w:hAnsi="Raleway" w:cs="Arial"/>
          <w:i/>
        </w:rPr>
        <w:t xml:space="preserve"> need. If your presentation is likely to easily identify your team member, please ask their permission to share the information. </w:t>
      </w:r>
    </w:p>
    <w:p w14:paraId="1B926C3C" w14:textId="77777777" w:rsidR="006A2DC7" w:rsidRDefault="006A2DC7">
      <w:pPr>
        <w:rPr>
          <w:rFonts w:ascii="Raleway" w:hAnsi="Raleway" w:cs="Arial"/>
          <w:color w:val="003A49"/>
          <w:sz w:val="36"/>
          <w:szCs w:val="36"/>
        </w:rPr>
      </w:pPr>
      <w:r>
        <w:rPr>
          <w:rFonts w:ascii="Raleway" w:hAnsi="Raleway" w:cs="Arial"/>
          <w:color w:val="003A49"/>
          <w:sz w:val="36"/>
          <w:szCs w:val="36"/>
        </w:rPr>
        <w:br w:type="page"/>
      </w:r>
    </w:p>
    <w:p w14:paraId="5B4EF2BE" w14:textId="77777777" w:rsidR="006A2DC7" w:rsidRPr="006A2DC7" w:rsidRDefault="006A2DC7" w:rsidP="006A2DC7">
      <w:pPr>
        <w:rPr>
          <w:rFonts w:ascii="Raleway" w:hAnsi="Raleway" w:cs="Arial"/>
          <w:color w:val="003A49"/>
          <w:szCs w:val="36"/>
        </w:rPr>
      </w:pPr>
      <w:r w:rsidRPr="006A2DC7">
        <w:rPr>
          <w:rFonts w:ascii="Raleway" w:hAnsi="Raleway" w:cs="Arial"/>
          <w:color w:val="003A49"/>
          <w:sz w:val="36"/>
          <w:szCs w:val="36"/>
        </w:rPr>
        <w:t>Learning/Development Event Planning Tool</w:t>
      </w:r>
      <w:r>
        <w:rPr>
          <w:rFonts w:ascii="Raleway" w:hAnsi="Raleway" w:cs="Arial"/>
          <w:color w:val="003A49"/>
          <w:sz w:val="36"/>
          <w:szCs w:val="36"/>
        </w:rPr>
        <w:br/>
      </w:r>
    </w:p>
    <w:tbl>
      <w:tblPr>
        <w:tblW w:w="10052" w:type="dxa"/>
        <w:tblInd w:w="-23" w:type="dxa"/>
        <w:tblBorders>
          <w:top w:val="single" w:sz="18" w:space="0" w:color="0070C0"/>
          <w:left w:val="single" w:sz="18" w:space="0" w:color="0070C0"/>
          <w:bottom w:val="single" w:sz="18" w:space="0" w:color="0070C0"/>
          <w:right w:val="single" w:sz="18" w:space="0" w:color="0070C0"/>
        </w:tblBorders>
        <w:tblLook w:val="0000" w:firstRow="0" w:lastRow="0" w:firstColumn="0" w:lastColumn="0" w:noHBand="0" w:noVBand="0"/>
      </w:tblPr>
      <w:tblGrid>
        <w:gridCol w:w="2499"/>
        <w:gridCol w:w="239"/>
        <w:gridCol w:w="7314"/>
      </w:tblGrid>
      <w:tr w:rsidR="006A2DC7" w:rsidRPr="00180F8B" w14:paraId="2347B8DB" w14:textId="77777777" w:rsidTr="006A2DC7">
        <w:trPr>
          <w:trHeight w:val="323"/>
        </w:trPr>
        <w:tc>
          <w:tcPr>
            <w:tcW w:w="10052" w:type="dxa"/>
            <w:gridSpan w:val="3"/>
            <w:shd w:val="clear" w:color="auto" w:fill="DBE5F1"/>
          </w:tcPr>
          <w:p w14:paraId="7EC33EA8" w14:textId="77777777" w:rsidR="006A2DC7" w:rsidRPr="006936F1" w:rsidRDefault="006A2DC7" w:rsidP="006A2DC7">
            <w:pPr>
              <w:pStyle w:val="Heading2"/>
              <w:numPr>
                <w:ilvl w:val="0"/>
                <w:numId w:val="5"/>
              </w:numPr>
              <w:spacing w:before="0" w:line="240" w:lineRule="auto"/>
              <w:rPr>
                <w:rFonts w:ascii="Raleway" w:hAnsi="Raleway"/>
                <w:b w:val="0"/>
                <w:i w:val="0"/>
                <w:sz w:val="24"/>
                <w:szCs w:val="24"/>
              </w:rPr>
            </w:pPr>
            <w:r w:rsidRPr="006936F1">
              <w:rPr>
                <w:rFonts w:ascii="Raleway" w:hAnsi="Raleway"/>
                <w:b w:val="0"/>
                <w:i w:val="0"/>
                <w:sz w:val="24"/>
                <w:szCs w:val="24"/>
              </w:rPr>
              <w:t>Learning/Development Need Identified:</w:t>
            </w:r>
          </w:p>
        </w:tc>
      </w:tr>
      <w:tr w:rsidR="006A2DC7" w:rsidRPr="00180F8B" w14:paraId="005C3C47" w14:textId="77777777" w:rsidTr="006A2DC7">
        <w:trPr>
          <w:trHeight w:val="300"/>
        </w:trPr>
        <w:tc>
          <w:tcPr>
            <w:tcW w:w="10052" w:type="dxa"/>
            <w:gridSpan w:val="3"/>
          </w:tcPr>
          <w:p w14:paraId="118B6CEC" w14:textId="77777777" w:rsidR="006A2DC7" w:rsidRPr="006936F1" w:rsidRDefault="006A2DC7" w:rsidP="004C10E6">
            <w:pPr>
              <w:ind w:left="150"/>
              <w:rPr>
                <w:rFonts w:ascii="Raleway" w:hAnsi="Raleway"/>
              </w:rPr>
            </w:pPr>
          </w:p>
          <w:p w14:paraId="2CDE5887" w14:textId="77777777" w:rsidR="006A2DC7" w:rsidRDefault="006A2DC7" w:rsidP="004C10E6">
            <w:pPr>
              <w:ind w:left="150"/>
              <w:rPr>
                <w:rFonts w:ascii="Raleway" w:hAnsi="Raleway"/>
              </w:rPr>
            </w:pPr>
          </w:p>
          <w:p w14:paraId="68F6EEC2" w14:textId="77777777" w:rsidR="006A2DC7" w:rsidRDefault="006A2DC7" w:rsidP="006A2DC7">
            <w:pPr>
              <w:rPr>
                <w:rFonts w:ascii="Raleway" w:hAnsi="Raleway"/>
              </w:rPr>
            </w:pPr>
          </w:p>
          <w:p w14:paraId="64327FC3" w14:textId="77777777" w:rsidR="006A2DC7" w:rsidRPr="006936F1" w:rsidRDefault="006A2DC7" w:rsidP="004C10E6">
            <w:pPr>
              <w:ind w:left="150"/>
              <w:rPr>
                <w:rFonts w:ascii="Raleway" w:hAnsi="Raleway"/>
              </w:rPr>
            </w:pPr>
          </w:p>
        </w:tc>
      </w:tr>
      <w:tr w:rsidR="006A2DC7" w:rsidRPr="00180F8B" w14:paraId="0CE28EE0" w14:textId="77777777" w:rsidTr="006A2DC7">
        <w:trPr>
          <w:trHeight w:val="330"/>
        </w:trPr>
        <w:tc>
          <w:tcPr>
            <w:tcW w:w="10052" w:type="dxa"/>
            <w:gridSpan w:val="3"/>
            <w:shd w:val="clear" w:color="auto" w:fill="DBE5F1"/>
          </w:tcPr>
          <w:p w14:paraId="6D811A80" w14:textId="77777777" w:rsidR="006A2DC7" w:rsidRPr="006936F1" w:rsidRDefault="006A2DC7" w:rsidP="004C10E6">
            <w:pPr>
              <w:pStyle w:val="Heading2"/>
              <w:spacing w:before="0"/>
              <w:ind w:left="150"/>
              <w:rPr>
                <w:rFonts w:ascii="Raleway" w:hAnsi="Raleway"/>
                <w:b w:val="0"/>
                <w:i w:val="0"/>
                <w:sz w:val="24"/>
                <w:szCs w:val="24"/>
              </w:rPr>
            </w:pPr>
            <w:r w:rsidRPr="006936F1">
              <w:rPr>
                <w:rFonts w:ascii="Raleway" w:hAnsi="Raleway"/>
                <w:b w:val="0"/>
                <w:i w:val="0"/>
                <w:sz w:val="24"/>
                <w:szCs w:val="24"/>
              </w:rPr>
              <w:t xml:space="preserve">2) Learning Delivery Type: (Technical, Interpersonal or Leadership, </w:t>
            </w:r>
            <w:r w:rsidRPr="006936F1">
              <w:rPr>
                <w:rFonts w:ascii="Raleway" w:hAnsi="Raleway"/>
                <w:b w:val="0"/>
                <w:i w:val="0"/>
                <w:sz w:val="24"/>
                <w:szCs w:val="24"/>
              </w:rPr>
              <w:br/>
              <w:t xml:space="preserve">                                                                Individual or Group)</w:t>
            </w:r>
          </w:p>
        </w:tc>
      </w:tr>
      <w:tr w:rsidR="006A2DC7" w:rsidRPr="00180F8B" w14:paraId="2B69F344" w14:textId="77777777" w:rsidTr="006A2DC7">
        <w:trPr>
          <w:trHeight w:val="330"/>
        </w:trPr>
        <w:tc>
          <w:tcPr>
            <w:tcW w:w="10052" w:type="dxa"/>
            <w:gridSpan w:val="3"/>
          </w:tcPr>
          <w:p w14:paraId="6A8FD84D" w14:textId="77777777" w:rsidR="006A2DC7" w:rsidRPr="006936F1" w:rsidRDefault="006A2DC7" w:rsidP="004C10E6">
            <w:pPr>
              <w:ind w:left="150"/>
              <w:rPr>
                <w:rFonts w:ascii="Raleway" w:hAnsi="Raleway"/>
              </w:rPr>
            </w:pPr>
            <w:r>
              <w:rPr>
                <w:rFonts w:ascii="Raleway" w:hAnsi="Raleway"/>
              </w:rPr>
              <w:br/>
            </w:r>
          </w:p>
        </w:tc>
      </w:tr>
      <w:tr w:rsidR="006A2DC7" w:rsidRPr="00180F8B" w14:paraId="77822AF6" w14:textId="77777777" w:rsidTr="006A2DC7">
        <w:trPr>
          <w:trHeight w:val="330"/>
        </w:trPr>
        <w:tc>
          <w:tcPr>
            <w:tcW w:w="10052" w:type="dxa"/>
            <w:gridSpan w:val="3"/>
            <w:shd w:val="clear" w:color="auto" w:fill="DBE5F1"/>
          </w:tcPr>
          <w:p w14:paraId="1AA643C2" w14:textId="77777777" w:rsidR="006A2DC7" w:rsidRPr="006936F1" w:rsidRDefault="006A2DC7" w:rsidP="004C10E6">
            <w:pPr>
              <w:pStyle w:val="Heading2"/>
              <w:spacing w:before="0"/>
              <w:ind w:left="150"/>
              <w:rPr>
                <w:rFonts w:ascii="Raleway" w:hAnsi="Raleway"/>
                <w:b w:val="0"/>
                <w:i w:val="0"/>
                <w:sz w:val="24"/>
                <w:szCs w:val="24"/>
              </w:rPr>
            </w:pPr>
            <w:r w:rsidRPr="006936F1">
              <w:rPr>
                <w:rFonts w:ascii="Raleway" w:hAnsi="Raleway"/>
                <w:b w:val="0"/>
                <w:i w:val="0"/>
                <w:sz w:val="24"/>
                <w:szCs w:val="24"/>
              </w:rPr>
              <w:t>3) Learning Method Selected and Why:</w:t>
            </w:r>
          </w:p>
        </w:tc>
      </w:tr>
      <w:tr w:rsidR="006A2DC7" w:rsidRPr="00180F8B" w14:paraId="789B5053" w14:textId="77777777" w:rsidTr="006A2DC7">
        <w:trPr>
          <w:trHeight w:val="300"/>
        </w:trPr>
        <w:tc>
          <w:tcPr>
            <w:tcW w:w="10052" w:type="dxa"/>
            <w:gridSpan w:val="3"/>
          </w:tcPr>
          <w:p w14:paraId="57B71621" w14:textId="77777777" w:rsidR="006A2DC7" w:rsidRDefault="006A2DC7" w:rsidP="004C10E6">
            <w:pPr>
              <w:ind w:left="150"/>
              <w:rPr>
                <w:rFonts w:ascii="Raleway" w:hAnsi="Raleway"/>
              </w:rPr>
            </w:pPr>
          </w:p>
          <w:p w14:paraId="25D8C615" w14:textId="77777777" w:rsidR="006A2DC7" w:rsidRDefault="006A2DC7" w:rsidP="004C10E6">
            <w:pPr>
              <w:ind w:left="150"/>
              <w:rPr>
                <w:rFonts w:ascii="Raleway" w:hAnsi="Raleway"/>
              </w:rPr>
            </w:pPr>
          </w:p>
          <w:p w14:paraId="0833E228" w14:textId="77777777" w:rsidR="006A2DC7" w:rsidRDefault="006A2DC7" w:rsidP="004C10E6">
            <w:pPr>
              <w:ind w:left="150"/>
              <w:rPr>
                <w:rFonts w:ascii="Raleway" w:hAnsi="Raleway"/>
              </w:rPr>
            </w:pPr>
          </w:p>
          <w:p w14:paraId="4977D9CB" w14:textId="77777777" w:rsidR="006A2DC7" w:rsidRPr="006936F1" w:rsidRDefault="006A2DC7" w:rsidP="004C10E6">
            <w:pPr>
              <w:ind w:left="150"/>
              <w:rPr>
                <w:rFonts w:ascii="Raleway" w:hAnsi="Raleway"/>
              </w:rPr>
            </w:pPr>
          </w:p>
          <w:p w14:paraId="15EB229B" w14:textId="77777777" w:rsidR="006A2DC7" w:rsidRPr="006936F1" w:rsidRDefault="006A2DC7" w:rsidP="004C10E6">
            <w:pPr>
              <w:ind w:left="150"/>
              <w:rPr>
                <w:rFonts w:ascii="Raleway" w:hAnsi="Raleway"/>
              </w:rPr>
            </w:pPr>
          </w:p>
        </w:tc>
      </w:tr>
      <w:tr w:rsidR="006A2DC7" w:rsidRPr="00180F8B" w14:paraId="0FF161B8" w14:textId="77777777" w:rsidTr="006A2DC7">
        <w:trPr>
          <w:trHeight w:val="360"/>
        </w:trPr>
        <w:tc>
          <w:tcPr>
            <w:tcW w:w="2738" w:type="dxa"/>
            <w:gridSpan w:val="2"/>
            <w:shd w:val="clear" w:color="auto" w:fill="DBE5F1"/>
          </w:tcPr>
          <w:p w14:paraId="79656CF2" w14:textId="77777777" w:rsidR="006A2DC7" w:rsidRPr="006936F1" w:rsidRDefault="006A2DC7" w:rsidP="004C10E6">
            <w:pPr>
              <w:pStyle w:val="Heading2"/>
              <w:spacing w:before="0"/>
              <w:rPr>
                <w:rFonts w:ascii="Raleway" w:hAnsi="Raleway"/>
                <w:b w:val="0"/>
                <w:i w:val="0"/>
                <w:sz w:val="24"/>
                <w:szCs w:val="24"/>
              </w:rPr>
            </w:pPr>
            <w:r w:rsidRPr="006936F1">
              <w:rPr>
                <w:rFonts w:ascii="Raleway" w:hAnsi="Raleway"/>
                <w:b w:val="0"/>
                <w:i w:val="0"/>
                <w:sz w:val="24"/>
                <w:szCs w:val="24"/>
              </w:rPr>
              <w:t xml:space="preserve">4) Your plan to  </w:t>
            </w:r>
            <w:r w:rsidRPr="006936F1">
              <w:rPr>
                <w:rFonts w:ascii="Raleway" w:hAnsi="Raleway"/>
                <w:b w:val="0"/>
                <w:i w:val="0"/>
                <w:sz w:val="24"/>
                <w:szCs w:val="24"/>
              </w:rPr>
              <w:br/>
              <w:t xml:space="preserve">        address:</w:t>
            </w:r>
          </w:p>
        </w:tc>
        <w:tc>
          <w:tcPr>
            <w:tcW w:w="7314" w:type="dxa"/>
            <w:shd w:val="clear" w:color="auto" w:fill="DBE5F1"/>
          </w:tcPr>
          <w:p w14:paraId="4311763A" w14:textId="77777777" w:rsidR="006A2DC7" w:rsidRPr="006936F1" w:rsidRDefault="006A2DC7" w:rsidP="004C10E6">
            <w:pPr>
              <w:pStyle w:val="Heading2"/>
              <w:spacing w:before="0"/>
              <w:ind w:left="150"/>
              <w:rPr>
                <w:rFonts w:ascii="Raleway" w:hAnsi="Raleway"/>
                <w:b w:val="0"/>
                <w:i w:val="0"/>
                <w:sz w:val="24"/>
                <w:szCs w:val="24"/>
              </w:rPr>
            </w:pPr>
            <w:r w:rsidRPr="006936F1">
              <w:rPr>
                <w:rFonts w:ascii="Raleway" w:hAnsi="Raleway"/>
                <w:b w:val="0"/>
                <w:i w:val="0"/>
                <w:sz w:val="24"/>
                <w:szCs w:val="24"/>
              </w:rPr>
              <w:t>Getting the learner ready (3 aspects)</w:t>
            </w:r>
          </w:p>
        </w:tc>
      </w:tr>
      <w:tr w:rsidR="006A2DC7" w:rsidRPr="00180F8B" w14:paraId="328D2A5E" w14:textId="77777777" w:rsidTr="006A2DC7">
        <w:trPr>
          <w:trHeight w:val="615"/>
        </w:trPr>
        <w:tc>
          <w:tcPr>
            <w:tcW w:w="2738" w:type="dxa"/>
            <w:gridSpan w:val="2"/>
          </w:tcPr>
          <w:p w14:paraId="3A3E90BB" w14:textId="77777777" w:rsidR="006A2DC7" w:rsidRPr="006936F1" w:rsidRDefault="006A2DC7" w:rsidP="004C10E6">
            <w:pPr>
              <w:ind w:left="150"/>
              <w:rPr>
                <w:rFonts w:ascii="Raleway" w:hAnsi="Raleway"/>
              </w:rPr>
            </w:pPr>
          </w:p>
          <w:p w14:paraId="0D433B51" w14:textId="77777777" w:rsidR="006A2DC7" w:rsidRDefault="006A2DC7" w:rsidP="004C10E6">
            <w:pPr>
              <w:ind w:left="150"/>
              <w:rPr>
                <w:rFonts w:ascii="Raleway" w:hAnsi="Raleway"/>
              </w:rPr>
            </w:pPr>
          </w:p>
          <w:p w14:paraId="67473CAF" w14:textId="77777777" w:rsidR="006A2DC7" w:rsidRDefault="006A2DC7" w:rsidP="004C10E6">
            <w:pPr>
              <w:ind w:left="150"/>
              <w:rPr>
                <w:rFonts w:ascii="Raleway" w:hAnsi="Raleway"/>
              </w:rPr>
            </w:pPr>
          </w:p>
          <w:p w14:paraId="32EFF07F" w14:textId="77777777" w:rsidR="006A2DC7" w:rsidRDefault="006A2DC7" w:rsidP="004C10E6">
            <w:pPr>
              <w:ind w:left="150"/>
              <w:rPr>
                <w:rFonts w:ascii="Raleway" w:hAnsi="Raleway"/>
              </w:rPr>
            </w:pPr>
          </w:p>
          <w:p w14:paraId="39EA19B2" w14:textId="77777777" w:rsidR="006A2DC7" w:rsidRPr="006936F1" w:rsidRDefault="006A2DC7" w:rsidP="004C10E6">
            <w:pPr>
              <w:ind w:left="150"/>
              <w:rPr>
                <w:rFonts w:ascii="Raleway" w:hAnsi="Raleway"/>
              </w:rPr>
            </w:pPr>
          </w:p>
        </w:tc>
        <w:tc>
          <w:tcPr>
            <w:tcW w:w="7314" w:type="dxa"/>
          </w:tcPr>
          <w:p w14:paraId="64E8882B" w14:textId="77777777" w:rsidR="006A2DC7" w:rsidRPr="006936F1" w:rsidRDefault="006A2DC7" w:rsidP="004C10E6">
            <w:pPr>
              <w:rPr>
                <w:rFonts w:ascii="Raleway" w:hAnsi="Raleway"/>
              </w:rPr>
            </w:pPr>
          </w:p>
          <w:p w14:paraId="47BCD6E7" w14:textId="77777777" w:rsidR="006A2DC7" w:rsidRPr="006936F1" w:rsidRDefault="006A2DC7" w:rsidP="004C10E6">
            <w:pPr>
              <w:rPr>
                <w:rFonts w:ascii="Raleway" w:hAnsi="Raleway"/>
              </w:rPr>
            </w:pPr>
            <w:r w:rsidRPr="006936F1">
              <w:rPr>
                <w:rFonts w:ascii="Raleway" w:hAnsi="Raleway"/>
              </w:rPr>
              <w:br/>
            </w:r>
          </w:p>
        </w:tc>
      </w:tr>
      <w:tr w:rsidR="006A2DC7" w:rsidRPr="00180F8B" w14:paraId="168539A6" w14:textId="77777777" w:rsidTr="006A2DC7">
        <w:trPr>
          <w:trHeight w:val="330"/>
        </w:trPr>
        <w:tc>
          <w:tcPr>
            <w:tcW w:w="2738" w:type="dxa"/>
            <w:gridSpan w:val="2"/>
            <w:shd w:val="clear" w:color="auto" w:fill="DBE5F1"/>
          </w:tcPr>
          <w:p w14:paraId="6C9F38CE" w14:textId="77777777" w:rsidR="006A2DC7" w:rsidRPr="006936F1" w:rsidRDefault="006A2DC7" w:rsidP="004C10E6">
            <w:pPr>
              <w:pStyle w:val="Heading2"/>
              <w:spacing w:before="0"/>
              <w:ind w:left="150"/>
              <w:rPr>
                <w:rFonts w:ascii="Raleway" w:hAnsi="Raleway"/>
                <w:b w:val="0"/>
                <w:i w:val="0"/>
                <w:sz w:val="24"/>
                <w:szCs w:val="24"/>
              </w:rPr>
            </w:pPr>
          </w:p>
        </w:tc>
        <w:tc>
          <w:tcPr>
            <w:tcW w:w="7314" w:type="dxa"/>
            <w:shd w:val="clear" w:color="auto" w:fill="DBE5F1"/>
          </w:tcPr>
          <w:p w14:paraId="33531CD0" w14:textId="77777777" w:rsidR="006A2DC7" w:rsidRPr="006936F1" w:rsidRDefault="006A2DC7" w:rsidP="004C10E6">
            <w:pPr>
              <w:pStyle w:val="Heading2"/>
              <w:spacing w:before="0"/>
              <w:ind w:left="150"/>
              <w:rPr>
                <w:rFonts w:ascii="Raleway" w:hAnsi="Raleway"/>
                <w:b w:val="0"/>
                <w:i w:val="0"/>
                <w:sz w:val="24"/>
                <w:szCs w:val="24"/>
              </w:rPr>
            </w:pPr>
            <w:r w:rsidRPr="006936F1">
              <w:rPr>
                <w:rFonts w:ascii="Raleway" w:hAnsi="Raleway"/>
                <w:b w:val="0"/>
                <w:i w:val="0"/>
                <w:sz w:val="24"/>
                <w:szCs w:val="24"/>
              </w:rPr>
              <w:t xml:space="preserve">During the learning event (3 aspects) </w:t>
            </w:r>
          </w:p>
        </w:tc>
      </w:tr>
      <w:tr w:rsidR="006A2DC7" w:rsidRPr="00180F8B" w14:paraId="40585166" w14:textId="77777777" w:rsidTr="006A2DC7">
        <w:trPr>
          <w:trHeight w:val="540"/>
        </w:trPr>
        <w:tc>
          <w:tcPr>
            <w:tcW w:w="2738" w:type="dxa"/>
            <w:gridSpan w:val="2"/>
          </w:tcPr>
          <w:p w14:paraId="10013FDE" w14:textId="77777777" w:rsidR="006A2DC7" w:rsidRPr="006936F1" w:rsidRDefault="006A2DC7" w:rsidP="004C10E6">
            <w:pPr>
              <w:rPr>
                <w:rFonts w:ascii="Raleway" w:hAnsi="Raleway"/>
              </w:rPr>
            </w:pPr>
          </w:p>
          <w:p w14:paraId="1AFBE1B8" w14:textId="77777777" w:rsidR="006A2DC7" w:rsidRDefault="006A2DC7" w:rsidP="004C10E6">
            <w:pPr>
              <w:rPr>
                <w:rFonts w:ascii="Raleway" w:hAnsi="Raleway"/>
              </w:rPr>
            </w:pPr>
          </w:p>
          <w:p w14:paraId="4C0F20EA" w14:textId="77777777" w:rsidR="006A2DC7" w:rsidRDefault="006A2DC7" w:rsidP="004C10E6">
            <w:pPr>
              <w:rPr>
                <w:rFonts w:ascii="Raleway" w:hAnsi="Raleway"/>
              </w:rPr>
            </w:pPr>
          </w:p>
          <w:p w14:paraId="7B6E9F60" w14:textId="77777777" w:rsidR="006A2DC7" w:rsidRDefault="006A2DC7" w:rsidP="004C10E6">
            <w:pPr>
              <w:rPr>
                <w:rFonts w:ascii="Raleway" w:hAnsi="Raleway"/>
              </w:rPr>
            </w:pPr>
          </w:p>
          <w:p w14:paraId="5DE51511" w14:textId="77777777" w:rsidR="006A2DC7" w:rsidRPr="006936F1" w:rsidRDefault="006A2DC7" w:rsidP="004C10E6">
            <w:pPr>
              <w:rPr>
                <w:rFonts w:ascii="Raleway" w:hAnsi="Raleway"/>
              </w:rPr>
            </w:pPr>
          </w:p>
        </w:tc>
        <w:tc>
          <w:tcPr>
            <w:tcW w:w="7314" w:type="dxa"/>
          </w:tcPr>
          <w:p w14:paraId="38661C4C" w14:textId="77777777" w:rsidR="006A2DC7" w:rsidRPr="006936F1" w:rsidRDefault="006A2DC7" w:rsidP="004C10E6">
            <w:pPr>
              <w:rPr>
                <w:rFonts w:ascii="Raleway" w:hAnsi="Raleway"/>
              </w:rPr>
            </w:pPr>
          </w:p>
        </w:tc>
      </w:tr>
      <w:tr w:rsidR="006A2DC7" w:rsidRPr="00180F8B" w14:paraId="556191C2" w14:textId="77777777" w:rsidTr="006A2DC7">
        <w:trPr>
          <w:trHeight w:val="328"/>
        </w:trPr>
        <w:tc>
          <w:tcPr>
            <w:tcW w:w="2738" w:type="dxa"/>
            <w:gridSpan w:val="2"/>
            <w:shd w:val="clear" w:color="auto" w:fill="DBE5F1"/>
          </w:tcPr>
          <w:p w14:paraId="17377BF7" w14:textId="77777777" w:rsidR="006A2DC7" w:rsidRPr="006936F1" w:rsidRDefault="006A2DC7" w:rsidP="004C10E6">
            <w:pPr>
              <w:pStyle w:val="Heading2"/>
              <w:spacing w:before="0"/>
              <w:ind w:left="150"/>
              <w:rPr>
                <w:rFonts w:ascii="Raleway" w:hAnsi="Raleway"/>
                <w:b w:val="0"/>
                <w:i w:val="0"/>
                <w:sz w:val="24"/>
                <w:szCs w:val="24"/>
              </w:rPr>
            </w:pPr>
          </w:p>
        </w:tc>
        <w:tc>
          <w:tcPr>
            <w:tcW w:w="7314" w:type="dxa"/>
            <w:shd w:val="clear" w:color="auto" w:fill="DBE5F1"/>
          </w:tcPr>
          <w:p w14:paraId="469B7844" w14:textId="77777777" w:rsidR="006A2DC7" w:rsidRPr="006936F1" w:rsidRDefault="006A2DC7" w:rsidP="004C10E6">
            <w:pPr>
              <w:pStyle w:val="Heading2"/>
              <w:spacing w:before="0"/>
              <w:ind w:left="150"/>
              <w:rPr>
                <w:rFonts w:ascii="Raleway" w:hAnsi="Raleway"/>
                <w:b w:val="0"/>
                <w:i w:val="0"/>
                <w:sz w:val="24"/>
                <w:szCs w:val="24"/>
              </w:rPr>
            </w:pPr>
            <w:r w:rsidRPr="006936F1">
              <w:rPr>
                <w:rFonts w:ascii="Raleway" w:hAnsi="Raleway"/>
                <w:b w:val="0"/>
                <w:i w:val="0"/>
                <w:sz w:val="24"/>
                <w:szCs w:val="24"/>
              </w:rPr>
              <w:t>After the learning event (3 aspects)</w:t>
            </w:r>
          </w:p>
        </w:tc>
      </w:tr>
      <w:tr w:rsidR="006A2DC7" w:rsidRPr="00180F8B" w14:paraId="56E9D8C6" w14:textId="77777777" w:rsidTr="006A2DC7">
        <w:trPr>
          <w:trHeight w:val="903"/>
        </w:trPr>
        <w:tc>
          <w:tcPr>
            <w:tcW w:w="2499" w:type="dxa"/>
          </w:tcPr>
          <w:p w14:paraId="1B219D24" w14:textId="77777777" w:rsidR="006A2DC7" w:rsidRDefault="006A2DC7" w:rsidP="004C10E6">
            <w:pPr>
              <w:ind w:left="150"/>
              <w:rPr>
                <w:rFonts w:ascii="Raleway" w:hAnsi="Raleway"/>
              </w:rPr>
            </w:pPr>
          </w:p>
          <w:p w14:paraId="73962380" w14:textId="77777777" w:rsidR="006A2DC7" w:rsidRDefault="006A2DC7" w:rsidP="004C10E6">
            <w:pPr>
              <w:ind w:left="150"/>
              <w:rPr>
                <w:rFonts w:ascii="Raleway" w:hAnsi="Raleway"/>
              </w:rPr>
            </w:pPr>
          </w:p>
          <w:p w14:paraId="61DCD2E5" w14:textId="77777777" w:rsidR="006A2DC7" w:rsidRDefault="006A2DC7" w:rsidP="004C10E6">
            <w:pPr>
              <w:ind w:left="150"/>
              <w:rPr>
                <w:rFonts w:ascii="Raleway" w:hAnsi="Raleway"/>
              </w:rPr>
            </w:pPr>
          </w:p>
          <w:p w14:paraId="6F937C85" w14:textId="77777777" w:rsidR="006A2DC7" w:rsidRDefault="006A2DC7" w:rsidP="004C10E6">
            <w:pPr>
              <w:ind w:left="150"/>
              <w:rPr>
                <w:rFonts w:ascii="Raleway" w:hAnsi="Raleway"/>
              </w:rPr>
            </w:pPr>
          </w:p>
          <w:p w14:paraId="081CF8A6" w14:textId="77777777" w:rsidR="006A2DC7" w:rsidRPr="006936F1" w:rsidRDefault="006A2DC7" w:rsidP="004C10E6">
            <w:pPr>
              <w:ind w:left="150"/>
              <w:rPr>
                <w:rFonts w:ascii="Raleway" w:hAnsi="Raleway"/>
              </w:rPr>
            </w:pPr>
          </w:p>
        </w:tc>
        <w:tc>
          <w:tcPr>
            <w:tcW w:w="7553" w:type="dxa"/>
            <w:gridSpan w:val="2"/>
          </w:tcPr>
          <w:p w14:paraId="5A7BB55F" w14:textId="77777777" w:rsidR="006A2DC7" w:rsidRPr="006936F1" w:rsidRDefault="006A2DC7" w:rsidP="004C10E6">
            <w:pPr>
              <w:ind w:left="150"/>
              <w:rPr>
                <w:rFonts w:ascii="Raleway" w:hAnsi="Raleway"/>
              </w:rPr>
            </w:pPr>
          </w:p>
        </w:tc>
      </w:tr>
      <w:tr w:rsidR="006A2DC7" w:rsidRPr="00180F8B" w14:paraId="54CBF076" w14:textId="77777777" w:rsidTr="006A2DC7">
        <w:trPr>
          <w:trHeight w:val="390"/>
        </w:trPr>
        <w:tc>
          <w:tcPr>
            <w:tcW w:w="10052" w:type="dxa"/>
            <w:gridSpan w:val="3"/>
            <w:shd w:val="clear" w:color="auto" w:fill="DBE5F1"/>
          </w:tcPr>
          <w:p w14:paraId="642E06E8" w14:textId="77777777" w:rsidR="006A2DC7" w:rsidRPr="006936F1" w:rsidRDefault="006A2DC7" w:rsidP="004C10E6">
            <w:pPr>
              <w:pStyle w:val="Heading2"/>
              <w:spacing w:before="0"/>
              <w:ind w:left="150"/>
              <w:rPr>
                <w:rFonts w:ascii="Raleway" w:hAnsi="Raleway"/>
                <w:b w:val="0"/>
                <w:i w:val="0"/>
                <w:sz w:val="24"/>
                <w:szCs w:val="24"/>
              </w:rPr>
            </w:pPr>
            <w:r w:rsidRPr="006936F1">
              <w:rPr>
                <w:rFonts w:ascii="Raleway" w:hAnsi="Raleway"/>
                <w:b w:val="0"/>
                <w:i w:val="0"/>
                <w:sz w:val="24"/>
                <w:szCs w:val="24"/>
              </w:rPr>
              <w:t>5) Your plan to measure success of learning event and aspects of Kirkpatrick model measured:</w:t>
            </w:r>
          </w:p>
        </w:tc>
      </w:tr>
      <w:tr w:rsidR="006A2DC7" w:rsidRPr="00180F8B" w14:paraId="6DD818A7" w14:textId="77777777" w:rsidTr="006A2DC7">
        <w:trPr>
          <w:trHeight w:val="1346"/>
        </w:trPr>
        <w:tc>
          <w:tcPr>
            <w:tcW w:w="10052" w:type="dxa"/>
            <w:gridSpan w:val="3"/>
          </w:tcPr>
          <w:p w14:paraId="2ED4B436" w14:textId="77777777" w:rsidR="006A2DC7" w:rsidRDefault="006A2DC7" w:rsidP="004C10E6">
            <w:pPr>
              <w:ind w:left="150"/>
              <w:rPr>
                <w:rFonts w:ascii="Raleway" w:hAnsi="Raleway"/>
              </w:rPr>
            </w:pPr>
          </w:p>
          <w:p w14:paraId="31125130" w14:textId="77777777" w:rsidR="006A2DC7" w:rsidRDefault="006A2DC7" w:rsidP="004C10E6">
            <w:pPr>
              <w:ind w:left="150"/>
              <w:rPr>
                <w:rFonts w:ascii="Raleway" w:hAnsi="Raleway"/>
              </w:rPr>
            </w:pPr>
          </w:p>
          <w:p w14:paraId="26C1628D" w14:textId="77777777" w:rsidR="006A2DC7" w:rsidRDefault="006A2DC7" w:rsidP="004C10E6">
            <w:pPr>
              <w:ind w:left="150"/>
              <w:rPr>
                <w:rFonts w:ascii="Raleway" w:hAnsi="Raleway"/>
              </w:rPr>
            </w:pPr>
          </w:p>
          <w:p w14:paraId="63EE72F8" w14:textId="77777777" w:rsidR="006A2DC7" w:rsidRDefault="006A2DC7" w:rsidP="004C10E6">
            <w:pPr>
              <w:ind w:left="150"/>
              <w:rPr>
                <w:rFonts w:ascii="Raleway" w:hAnsi="Raleway"/>
              </w:rPr>
            </w:pPr>
          </w:p>
          <w:p w14:paraId="4DBD7354" w14:textId="77777777" w:rsidR="006A2DC7" w:rsidRDefault="006A2DC7" w:rsidP="004C10E6">
            <w:pPr>
              <w:ind w:left="150"/>
              <w:rPr>
                <w:rFonts w:ascii="Raleway" w:hAnsi="Raleway"/>
              </w:rPr>
            </w:pPr>
          </w:p>
          <w:p w14:paraId="77FE322E" w14:textId="77777777" w:rsidR="006A2DC7" w:rsidRPr="006936F1" w:rsidRDefault="006A2DC7" w:rsidP="004C10E6">
            <w:pPr>
              <w:ind w:left="150"/>
              <w:rPr>
                <w:rFonts w:ascii="Raleway" w:hAnsi="Raleway"/>
              </w:rPr>
            </w:pPr>
          </w:p>
        </w:tc>
      </w:tr>
    </w:tbl>
    <w:p w14:paraId="1636A7F2" w14:textId="161EBE00" w:rsidR="00CA230F" w:rsidRPr="00147FE6" w:rsidRDefault="00811C91" w:rsidP="007B3858">
      <w:pPr>
        <w:rPr>
          <w:rFonts w:ascii="Raleway" w:hAnsi="Raleway" w:cs="Arial"/>
          <w:color w:val="003A49"/>
          <w:sz w:val="36"/>
          <w:szCs w:val="36"/>
        </w:rPr>
      </w:pPr>
      <w:r w:rsidRPr="00FC7157">
        <w:rPr>
          <w:b/>
          <w:noProof/>
        </w:rPr>
        <mc:AlternateContent>
          <mc:Choice Requires="wps">
            <w:drawing>
              <wp:anchor distT="45720" distB="45720" distL="114300" distR="114300" simplePos="0" relativeHeight="251691008" behindDoc="0" locked="0" layoutInCell="1" allowOverlap="1" wp14:anchorId="346BBD00" wp14:editId="3AC002D4">
                <wp:simplePos x="0" y="0"/>
                <wp:positionH relativeFrom="margin">
                  <wp:align>right</wp:align>
                </wp:positionH>
                <wp:positionV relativeFrom="paragraph">
                  <wp:posOffset>236471</wp:posOffset>
                </wp:positionV>
                <wp:extent cx="6390167" cy="1404620"/>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0167" cy="1404620"/>
                        </a:xfrm>
                        <a:prstGeom prst="rect">
                          <a:avLst/>
                        </a:prstGeom>
                        <a:noFill/>
                        <a:ln w="9525">
                          <a:noFill/>
                          <a:miter lim="800000"/>
                          <a:headEnd/>
                          <a:tailEnd/>
                        </a:ln>
                      </wps:spPr>
                      <wps:txbx>
                        <w:txbxContent>
                          <w:p w14:paraId="1D0D6AF3" w14:textId="77777777" w:rsidR="00811C91" w:rsidRPr="00AD1D19" w:rsidRDefault="00811C91" w:rsidP="00811C91">
                            <w:pPr>
                              <w:pBdr>
                                <w:top w:val="single" w:sz="4" w:space="1" w:color="auto"/>
                              </w:pBdr>
                              <w:rPr>
                                <w:rFonts w:ascii="Raleway" w:hAnsi="Raleway"/>
                                <w:i/>
                                <w:iCs/>
                                <w:sz w:val="16"/>
                                <w:szCs w:val="16"/>
                              </w:rPr>
                            </w:pPr>
                            <w:bookmarkStart w:id="0" w:name="_GoBack"/>
                            <w:r w:rsidRPr="00AD1D19">
                              <w:rPr>
                                <w:rFonts w:ascii="Raleway" w:hAnsi="Raleway"/>
                                <w:i/>
                                <w:iCs/>
                                <w:sz w:val="16"/>
                                <w:szCs w:val="16"/>
                              </w:rPr>
                              <w:t xml:space="preserve">© Culture by Design Limited 2020. All rights reserved. All content (texts, trademarks, illustrations, photos, graphics, files, designs, arrangements, etc.) in this document (except where stated otherwise) are owned by Culture by Design Limited and protected by copyright and other intellectual property legislation. Unless stated otherwise, no content in this presentation may be copied, distributed, or used for any other purpose, without the prior and express written consent from Culture by Design Limited. </w:t>
                            </w:r>
                            <w:bookmarkEnd w:id="0"/>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46BBD00" id="_x0000_s1035" type="#_x0000_t202" style="position:absolute;margin-left:451.95pt;margin-top:18.6pt;width:503.15pt;height:110.6pt;z-index:251691008;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" filled="f" stroked="f">
                <v:textbox style="mso-fit-shape-to-text:t">
                  <w:txbxContent>
                    <w:p w14:paraId="1D0D6AF3" w14:textId="77777777" w:rsidR="00811C91" w:rsidRPr="00AD1D19" w:rsidRDefault="00811C91" w:rsidP="00811C91">
                      <w:pPr>
                        <w:pBdr>
                          <w:top w:val="single" w:sz="4" w:space="1" w:color="auto"/>
                        </w:pBdr>
                        <w:rPr>
                          <w:rFonts w:ascii="Raleway" w:hAnsi="Raleway"/>
                          <w:i/>
                          <w:iCs/>
                          <w:sz w:val="16"/>
                          <w:szCs w:val="16"/>
                        </w:rPr>
                      </w:pPr>
                      <w:bookmarkStart w:id="1" w:name="_GoBack"/>
                      <w:r w:rsidRPr="00AD1D19">
                        <w:rPr>
                          <w:rFonts w:ascii="Raleway" w:hAnsi="Raleway"/>
                          <w:i/>
                          <w:iCs/>
                          <w:sz w:val="16"/>
                          <w:szCs w:val="16"/>
                        </w:rPr>
                        <w:t xml:space="preserve">© Culture by Design Limited 2020. All rights reserved. All content (texts, trademarks, illustrations, photos, graphics, files, designs, arrangements, etc.) in this document (except where stated otherwise) are owned by Culture by Design Limited and protected by copyright and other intellectual property legislation. Unless stated otherwise, no content in this presentation may be copied, distributed, or used for any other purpose, without the prior and express written consent from Culture by Design Limited. </w:t>
                      </w:r>
                      <w:bookmarkEnd w:id="1"/>
                    </w:p>
                  </w:txbxContent>
                </v:textbox>
                <w10:wrap anchorx="margin"/>
              </v:shape>
            </w:pict>
          </mc:Fallback>
        </mc:AlternateContent>
      </w:r>
    </w:p>
    <w:sectPr w:rsidR="00CA230F" w:rsidRPr="00147FE6" w:rsidSect="00811C91">
      <w:headerReference w:type="default" r:id="rId20"/>
      <w:footerReference w:type="even" r:id="rId21"/>
      <w:footerReference w:type="default" r:id="rId22"/>
      <w:headerReference w:type="first" r:id="rId23"/>
      <w:footerReference w:type="first" r:id="rId24"/>
      <w:pgSz w:w="11900" w:h="16840"/>
      <w:pgMar w:top="1783" w:right="843" w:bottom="993" w:left="993"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AF5580" w14:textId="77777777" w:rsidR="00052A67" w:rsidRDefault="00052A67" w:rsidP="00F90327">
      <w:r>
        <w:separator/>
      </w:r>
    </w:p>
  </w:endnote>
  <w:endnote w:type="continuationSeparator" w:id="0">
    <w:p w14:paraId="6F6B9F5F" w14:textId="77777777" w:rsidR="00052A67" w:rsidRDefault="00052A67" w:rsidP="00F903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Raleway">
    <w:altName w:val="Raleway"/>
    <w:panose1 w:val="020B0003030101060003"/>
    <w:charset w:val="00"/>
    <w:family w:val="swiss"/>
    <w:pitch w:val="variable"/>
    <w:sig w:usb0="A00002FF" w:usb1="5000205B" w:usb2="00000000" w:usb3="00000000" w:csb0="00000097"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altName w:val="Times New Roman"/>
    <w:charset w:val="00"/>
    <w:family w:val="auto"/>
    <w:pitch w:val="variable"/>
    <w:sig w:usb0="E1000AEF" w:usb1="5000A1FF" w:usb2="00000000" w:usb3="00000000" w:csb0="000001B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CAA256" w14:textId="481DAAE5" w:rsidR="00811C91" w:rsidRDefault="00811C91">
    <w:pPr>
      <w:pStyle w:val="Footer"/>
    </w:pPr>
    <w:r>
      <w:rPr>
        <w:noProof/>
        <w:sz w:val="18"/>
        <w:szCs w:val="18"/>
      </w:rPr>
      <mc:AlternateContent>
        <mc:Choice Requires="wpg">
          <w:drawing>
            <wp:anchor distT="0" distB="0" distL="114300" distR="114300" simplePos="0" relativeHeight="251666432" behindDoc="0" locked="0" layoutInCell="1" allowOverlap="1" wp14:anchorId="3531E77D" wp14:editId="417F1779">
              <wp:simplePos x="0" y="0"/>
              <wp:positionH relativeFrom="margin">
                <wp:posOffset>-982183</wp:posOffset>
              </wp:positionH>
              <wp:positionV relativeFrom="paragraph">
                <wp:posOffset>-493395</wp:posOffset>
              </wp:positionV>
              <wp:extent cx="7931750" cy="1262519"/>
              <wp:effectExtent l="0" t="0" r="31750" b="0"/>
              <wp:wrapNone/>
              <wp:docPr id="225" name="Group 225"/>
              <wp:cNvGraphicFramePr/>
              <a:graphic xmlns:a="http://schemas.openxmlformats.org/drawingml/2006/main">
                <a:graphicData uri="http://schemas.microsoft.com/office/word/2010/wordprocessingGroup">
                  <wpg:wgp>
                    <wpg:cNvGrpSpPr/>
                    <wpg:grpSpPr>
                      <a:xfrm>
                        <a:off x="0" y="0"/>
                        <a:ext cx="7931750" cy="1262519"/>
                        <a:chOff x="0" y="0"/>
                        <a:chExt cx="7931750" cy="1262519"/>
                      </a:xfrm>
                    </wpg:grpSpPr>
                    <wpg:grpSp>
                      <wpg:cNvPr id="226" name="Group 226"/>
                      <wpg:cNvGrpSpPr/>
                      <wpg:grpSpPr>
                        <a:xfrm>
                          <a:off x="0" y="0"/>
                          <a:ext cx="7909997" cy="1262519"/>
                          <a:chOff x="0" y="0"/>
                          <a:chExt cx="7909997" cy="1263004"/>
                        </a:xfrm>
                      </wpg:grpSpPr>
                      <pic:pic xmlns:pic="http://schemas.openxmlformats.org/drawingml/2006/picture">
                        <pic:nvPicPr>
                          <pic:cNvPr id="227" name="image9.png"/>
                          <pic:cNvPicPr>
                            <a:picLocks noChangeAspect="1"/>
                          </pic:cNvPicPr>
                        </pic:nvPicPr>
                        <pic:blipFill>
                          <a:blip r:embed="rId1" cstate="print"/>
                          <a:stretch>
                            <a:fillRect/>
                          </a:stretch>
                        </pic:blipFill>
                        <pic:spPr>
                          <a:xfrm>
                            <a:off x="350322" y="200649"/>
                            <a:ext cx="7559675" cy="1062355"/>
                          </a:xfrm>
                          <a:prstGeom prst="rect">
                            <a:avLst/>
                          </a:prstGeom>
                        </pic:spPr>
                      </pic:pic>
                      <wps:wsp>
                        <wps:cNvPr id="228" name="Straight Connector 228"/>
                        <wps:cNvCnPr/>
                        <wps:spPr>
                          <a:xfrm flipV="1">
                            <a:off x="0" y="0"/>
                            <a:ext cx="7594600" cy="817245"/>
                          </a:xfrm>
                          <a:prstGeom prst="line">
                            <a:avLst/>
                          </a:prstGeom>
                          <a:ln w="12700">
                            <a:solidFill>
                              <a:schemeClr val="bg1"/>
                            </a:solidFill>
                          </a:ln>
                        </wps:spPr>
                        <wps:style>
                          <a:lnRef idx="1">
                            <a:schemeClr val="accent1"/>
                          </a:lnRef>
                          <a:fillRef idx="0">
                            <a:schemeClr val="accent1"/>
                          </a:fillRef>
                          <a:effectRef idx="0">
                            <a:schemeClr val="accent1"/>
                          </a:effectRef>
                          <a:fontRef idx="minor">
                            <a:schemeClr val="tx1"/>
                          </a:fontRef>
                        </wps:style>
                        <wps:bodyPr/>
                      </wps:wsp>
                    </wpg:grpSp>
                    <wps:wsp>
                      <wps:cNvPr id="229" name="Straight Connector 229"/>
                      <wps:cNvCnPr/>
                      <wps:spPr>
                        <a:xfrm flipV="1">
                          <a:off x="328815" y="200739"/>
                          <a:ext cx="7602935" cy="816452"/>
                        </a:xfrm>
                        <a:prstGeom prst="line">
                          <a:avLst/>
                        </a:prstGeom>
                        <a:ln w="28575">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BE09295" id="Group 225" o:spid="_x0000_s1026" style="position:absolute;margin-left:-77.35pt;margin-top:-38.85pt;width:624.55pt;height:99.4pt;z-index:251666432;mso-position-horizontal-relative:margin" coordsize="79317,126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">
              <v:group id="Group 226" o:spid="_x0000_s1027" style="position:absolute;width:79099;height:12625" coordsize="79099,1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9.png" o:spid="_x0000_s1028" type="#_x0000_t75" style="position:absolute;left:3503;top:2006;width:75596;height:106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">
                  <v:imagedata r:id="rId2" o:title=""/>
                </v:shape>
                <v:line id="Straight Connector 228" o:spid="_x0000_s1029" style="position:absolute;flip:y;visibility:visible;mso-wrap-style:square" from="0,0" to="75946,81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" strokecolor="white [3212]" strokeweight="1pt">
                  <v:stroke joinstyle="miter"/>
                </v:line>
              </v:group>
              <v:line id="Straight Connector 229" o:spid="_x0000_s1030" style="position:absolute;flip:y;visibility:visible;mso-wrap-style:square" from="3288,2007" to="79317,10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" strokecolor="white [3212]" strokeweight="2.25pt">
                <v:stroke joinstyle="miter"/>
              </v:line>
              <w10:wrap anchorx="margin"/>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9F737F" w14:textId="2DE0A4D4" w:rsidR="00023B6F" w:rsidRPr="00E90028" w:rsidRDefault="00811C91" w:rsidP="00E90028">
    <w:pPr>
      <w:pStyle w:val="Footer"/>
      <w:tabs>
        <w:tab w:val="clear" w:pos="8640"/>
      </w:tabs>
      <w:rPr>
        <w:rFonts w:ascii="Raleway" w:hAnsi="Raleway"/>
        <w:sz w:val="18"/>
        <w:szCs w:val="18"/>
      </w:rPr>
    </w:pPr>
    <w:r>
      <w:rPr>
        <w:noProof/>
        <w:color w:val="003A49"/>
      </w:rPr>
      <mc:AlternateContent>
        <mc:Choice Requires="wpg">
          <w:drawing>
            <wp:anchor distT="0" distB="0" distL="114300" distR="114300" simplePos="0" relativeHeight="251668480" behindDoc="0" locked="0" layoutInCell="1" allowOverlap="1" wp14:anchorId="1BE394EB" wp14:editId="7C7822B1">
              <wp:simplePos x="0" y="0"/>
              <wp:positionH relativeFrom="page">
                <wp:posOffset>0</wp:posOffset>
              </wp:positionH>
              <wp:positionV relativeFrom="paragraph">
                <wp:posOffset>-2815752</wp:posOffset>
              </wp:positionV>
              <wp:extent cx="505460" cy="3401695"/>
              <wp:effectExtent l="0" t="0" r="27940" b="27305"/>
              <wp:wrapNone/>
              <wp:docPr id="2059" name="Group 2059"/>
              <wp:cNvGraphicFramePr/>
              <a:graphic xmlns:a="http://schemas.openxmlformats.org/drawingml/2006/main">
                <a:graphicData uri="http://schemas.microsoft.com/office/word/2010/wordprocessingGroup">
                  <wpg:wgp>
                    <wpg:cNvGrpSpPr/>
                    <wpg:grpSpPr>
                      <a:xfrm>
                        <a:off x="0" y="0"/>
                        <a:ext cx="505460" cy="3401695"/>
                        <a:chOff x="0" y="0"/>
                        <a:chExt cx="505460" cy="3401695"/>
                      </a:xfrm>
                    </wpg:grpSpPr>
                    <pic:pic xmlns:pic="http://schemas.openxmlformats.org/drawingml/2006/picture">
                      <pic:nvPicPr>
                        <pic:cNvPr id="2060" name="Picture 4"/>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0380" cy="3401695"/>
                        </a:xfrm>
                        <a:prstGeom prst="rect">
                          <a:avLst/>
                        </a:prstGeom>
                        <a:noFill/>
                        <a:ln>
                          <a:noFill/>
                        </a:ln>
                      </pic:spPr>
                    </pic:pic>
                    <wps:wsp>
                      <wps:cNvPr id="2061" name="Straight Connector 2061"/>
                      <wps:cNvCnPr/>
                      <wps:spPr>
                        <a:xfrm>
                          <a:off x="3175" y="9525"/>
                          <a:ext cx="502285" cy="3385185"/>
                        </a:xfrm>
                        <a:prstGeom prst="line">
                          <a:avLst/>
                        </a:prstGeom>
                        <a:ln w="12700">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0BE3574F" id="Group 2059" o:spid="_x0000_s1026" style="position:absolute;margin-left:0;margin-top:-221.7pt;width:39.8pt;height:267.85pt;z-index:251668480;mso-position-horizontal-relative:page" coordsize="5054,340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width:5003;height:340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">
                <v:imagedata r:id="rId2" o:title=""/>
              </v:shape>
              <v:line id="Straight Connector 2061" o:spid="_x0000_s1028" style="position:absolute;visibility:visible;mso-wrap-style:square" from="31,95" to="5054,33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" strokecolor="white [3212]" strokeweight="1pt">
                <v:stroke joinstyle="miter"/>
              </v:line>
              <w10:wrap anchorx="page"/>
            </v:group>
          </w:pict>
        </mc:Fallback>
      </mc:AlternateContent>
    </w:r>
    <w:r w:rsidR="00E90028">
      <w:rPr>
        <w:rFonts w:ascii="Raleway" w:hAnsi="Raleway"/>
        <w:sz w:val="18"/>
        <w:szCs w:val="18"/>
      </w:rPr>
      <w:tab/>
    </w:r>
    <w:r w:rsidR="00E90028">
      <w:rPr>
        <w:rFonts w:ascii="Raleway" w:hAnsi="Raleway"/>
        <w:sz w:val="18"/>
        <w:szCs w:val="18"/>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4" w:name="_Hlk32501068"/>
  <w:bookmarkStart w:id="5" w:name="_Hlk32580867"/>
  <w:p w14:paraId="02998D43" w14:textId="16867498" w:rsidR="00023B6F" w:rsidRPr="00E90028" w:rsidRDefault="009C667E" w:rsidP="00E90028">
    <w:pPr>
      <w:tabs>
        <w:tab w:val="left" w:pos="954"/>
      </w:tabs>
      <w:ind w:left="-284"/>
      <w:rPr>
        <w:rFonts w:ascii="Raleway" w:hAnsi="Raleway"/>
        <w:sz w:val="18"/>
        <w:szCs w:val="18"/>
      </w:rPr>
    </w:pPr>
    <w:r>
      <w:rPr>
        <w:noProof/>
        <w:lang w:val="en-NZ" w:eastAsia="en-NZ"/>
      </w:rPr>
      <mc:AlternateContent>
        <mc:Choice Requires="wps">
          <w:drawing>
            <wp:anchor distT="0" distB="0" distL="114300" distR="114300" simplePos="0" relativeHeight="251656192" behindDoc="0" locked="0" layoutInCell="1" allowOverlap="1" wp14:anchorId="0CF34A5E" wp14:editId="43E34DBF">
              <wp:simplePos x="0" y="0"/>
              <wp:positionH relativeFrom="column">
                <wp:posOffset>-228600</wp:posOffset>
              </wp:positionH>
              <wp:positionV relativeFrom="paragraph">
                <wp:posOffset>-98112</wp:posOffset>
              </wp:positionV>
              <wp:extent cx="6636385" cy="35560"/>
              <wp:effectExtent l="0" t="0" r="0" b="2540"/>
              <wp:wrapThrough wrapText="bothSides">
                <wp:wrapPolygon edited="0">
                  <wp:start x="0" y="0"/>
                  <wp:lineTo x="0" y="11571"/>
                  <wp:lineTo x="21515" y="11571"/>
                  <wp:lineTo x="21515" y="0"/>
                  <wp:lineTo x="0" y="0"/>
                </wp:wrapPolygon>
              </wp:wrapThrough>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36385" cy="35560"/>
                      </a:xfrm>
                      <a:prstGeom prst="rect">
                        <a:avLst/>
                      </a:prstGeom>
                      <a:solidFill>
                        <a:srgbClr val="002F39"/>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312FEC" id="Rectangle 4" o:spid="_x0000_s1026" style="position:absolute;margin-left:-18pt;margin-top:-7.75pt;width:522.55pt;height:2.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" fillcolor="#002f39" stroked="f">
              <w10:wrap type="through"/>
            </v:rect>
          </w:pict>
        </mc:Fallback>
      </mc:AlternateContent>
    </w:r>
    <w:r w:rsidR="00E90028" w:rsidRPr="00E74F4E">
      <w:rPr>
        <w:rFonts w:ascii="Raleway" w:hAnsi="Raleway"/>
        <w:sz w:val="18"/>
        <w:szCs w:val="18"/>
      </w:rPr>
      <w:t xml:space="preserve">Copyright </w:t>
    </w:r>
    <w:r w:rsidR="00E90028" w:rsidRPr="00E74F4E">
      <w:rPr>
        <w:rFonts w:ascii="Raleway" w:hAnsi="Raleway" w:cstheme="minorHAnsi"/>
        <w:sz w:val="18"/>
        <w:szCs w:val="18"/>
      </w:rPr>
      <w:t>©</w:t>
    </w:r>
    <w:r w:rsidR="00E90028" w:rsidRPr="00E74F4E">
      <w:rPr>
        <w:rFonts w:ascii="Raleway" w:hAnsi="Raleway"/>
        <w:sz w:val="18"/>
        <w:szCs w:val="18"/>
      </w:rPr>
      <w:t xml:space="preserve"> Culture by Design Ltd.   </w:t>
    </w:r>
    <w:bookmarkEnd w:id="4"/>
    <w:bookmarkEnd w:id="5"/>
    <w:r w:rsidR="00470E00">
      <w:rPr>
        <w:noProof/>
        <w:lang w:val="en-NZ" w:eastAsia="en-NZ"/>
      </w:rPr>
      <w:drawing>
        <wp:anchor distT="0" distB="0" distL="114300" distR="114300" simplePos="0" relativeHeight="251664384" behindDoc="0" locked="0" layoutInCell="1" allowOverlap="1" wp14:anchorId="7B541BCA" wp14:editId="3F33B6E6">
          <wp:simplePos x="0" y="0"/>
          <wp:positionH relativeFrom="margin">
            <wp:posOffset>4495800</wp:posOffset>
          </wp:positionH>
          <wp:positionV relativeFrom="page">
            <wp:posOffset>9353550</wp:posOffset>
          </wp:positionV>
          <wp:extent cx="1905000" cy="60960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centia Registered.png"/>
                  <pic:cNvPicPr/>
                </pic:nvPicPr>
                <pic:blipFill rotWithShape="1">
                  <a:blip r:embed="rId1">
                    <a:extLst>
                      <a:ext uri="{28A0092B-C50C-407E-A947-70E740481C1C}">
                        <a14:useLocalDpi xmlns:a14="http://schemas.microsoft.com/office/drawing/2010/main" val="0"/>
                      </a:ext>
                    </a:extLst>
                  </a:blip>
                  <a:srcRect l="7989" t="12672" r="9366" b="34435"/>
                  <a:stretch/>
                </pic:blipFill>
                <pic:spPr bwMode="auto">
                  <a:xfrm>
                    <a:off x="0" y="0"/>
                    <a:ext cx="1905000" cy="609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F3177BF" w14:textId="77777777" w:rsidR="00052A67" w:rsidRDefault="00052A67" w:rsidP="00F90327">
      <w:r>
        <w:separator/>
      </w:r>
    </w:p>
  </w:footnote>
  <w:footnote w:type="continuationSeparator" w:id="0">
    <w:p w14:paraId="539BD872" w14:textId="77777777" w:rsidR="00052A67" w:rsidRDefault="00052A67" w:rsidP="00F903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0E9491" w14:textId="7667ECE7" w:rsidR="004C0D7A" w:rsidRDefault="004C0D7A" w:rsidP="004C0D7A">
    <w:pPr>
      <w:rPr>
        <w:rFonts w:ascii="Raleway" w:hAnsi="Raleway"/>
        <w:sz w:val="18"/>
        <w:szCs w:val="18"/>
      </w:rPr>
    </w:pPr>
    <w:bookmarkStart w:id="2" w:name="_Hlk32582636"/>
  </w:p>
  <w:bookmarkStart w:id="3" w:name="_Hlk32501633" w:displacedByCustomXml="next"/>
  <w:sdt>
    <w:sdtPr>
      <w:rPr>
        <w:color w:val="7F7F7F" w:themeColor="background1" w:themeShade="7F"/>
        <w:spacing w:val="60"/>
      </w:rPr>
      <w:id w:val="2140378315"/>
      <w:docPartObj>
        <w:docPartGallery w:val="Page Numbers (Top of Page)"/>
        <w:docPartUnique/>
      </w:docPartObj>
    </w:sdtPr>
    <w:sdtEndPr>
      <w:rPr>
        <w:rFonts w:ascii="Raleway" w:hAnsi="Raleway"/>
        <w:b/>
        <w:bCs/>
        <w:noProof/>
        <w:color w:val="auto"/>
        <w:spacing w:val="0"/>
      </w:rPr>
    </w:sdtEndPr>
    <w:sdtContent>
      <w:p w14:paraId="73F8C2DD" w14:textId="0BF84B5D" w:rsidR="00023B6F" w:rsidRPr="004C0D7A" w:rsidRDefault="00811C91" w:rsidP="004C0D7A">
        <w:pPr>
          <w:pStyle w:val="Header"/>
          <w:pBdr>
            <w:bottom w:val="single" w:sz="4" w:space="1" w:color="D9D9D9" w:themeColor="background1" w:themeShade="D9"/>
          </w:pBdr>
          <w:jc w:val="right"/>
          <w:rPr>
            <w:rFonts w:ascii="Raleway" w:hAnsi="Raleway"/>
            <w:b/>
            <w:bCs/>
          </w:rPr>
        </w:pPr>
        <w:r>
          <w:rPr>
            <w:noProof/>
            <w:sz w:val="36"/>
            <w:szCs w:val="36"/>
          </w:rPr>
          <mc:AlternateContent>
            <mc:Choice Requires="wpg">
              <w:drawing>
                <wp:anchor distT="0" distB="0" distL="114300" distR="114300" simplePos="0" relativeHeight="251670528" behindDoc="0" locked="0" layoutInCell="1" allowOverlap="1" wp14:anchorId="5C6E1459" wp14:editId="67F90AA7">
                  <wp:simplePos x="0" y="0"/>
                  <wp:positionH relativeFrom="page">
                    <wp:posOffset>6848313</wp:posOffset>
                  </wp:positionH>
                  <wp:positionV relativeFrom="paragraph">
                    <wp:posOffset>67310</wp:posOffset>
                  </wp:positionV>
                  <wp:extent cx="755015" cy="1584325"/>
                  <wp:effectExtent l="0" t="0" r="45085" b="34925"/>
                  <wp:wrapNone/>
                  <wp:docPr id="254" name="Group 254"/>
                  <wp:cNvGraphicFramePr/>
                  <a:graphic xmlns:a="http://schemas.openxmlformats.org/drawingml/2006/main">
                    <a:graphicData uri="http://schemas.microsoft.com/office/word/2010/wordprocessingGroup">
                      <wpg:wgp>
                        <wpg:cNvGrpSpPr/>
                        <wpg:grpSpPr>
                          <a:xfrm flipH="1">
                            <a:off x="0" y="0"/>
                            <a:ext cx="755015" cy="1584325"/>
                            <a:chOff x="0" y="0"/>
                            <a:chExt cx="755104" cy="1584684"/>
                          </a:xfrm>
                        </wpg:grpSpPr>
                        <pic:pic xmlns:pic="http://schemas.openxmlformats.org/drawingml/2006/picture">
                          <pic:nvPicPr>
                            <pic:cNvPr id="2049" name="image10.png"/>
                            <pic:cNvPicPr>
                              <a:picLocks noChangeAspect="1"/>
                            </pic:cNvPicPr>
                          </pic:nvPicPr>
                          <pic:blipFill>
                            <a:blip r:embed="rId1" cstate="print"/>
                            <a:stretch>
                              <a:fillRect/>
                            </a:stretch>
                          </pic:blipFill>
                          <pic:spPr>
                            <a:xfrm flipH="1">
                              <a:off x="33100" y="0"/>
                              <a:ext cx="655320" cy="1531620"/>
                            </a:xfrm>
                            <a:prstGeom prst="rect">
                              <a:avLst/>
                            </a:prstGeom>
                          </pic:spPr>
                        </pic:pic>
                        <wps:wsp>
                          <wps:cNvPr id="2050" name="Straight Connector 2050"/>
                          <wps:cNvCnPr/>
                          <wps:spPr>
                            <a:xfrm flipV="1">
                              <a:off x="0" y="432375"/>
                              <a:ext cx="725905" cy="1152309"/>
                            </a:xfrm>
                            <a:prstGeom prst="line">
                              <a:avLst/>
                            </a:prstGeom>
                            <a:ln w="12700">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2051" name="Straight Connector 2051"/>
                          <wps:cNvCnPr/>
                          <wps:spPr>
                            <a:xfrm>
                              <a:off x="43444" y="0"/>
                              <a:ext cx="711660" cy="531676"/>
                            </a:xfrm>
                            <a:prstGeom prst="line">
                              <a:avLst/>
                            </a:prstGeom>
                            <a:ln w="9525">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B725E3B" id="Group 254" o:spid="_x0000_s1026" style="position:absolute;margin-left:539.25pt;margin-top:5.3pt;width:59.45pt;height:124.75pt;flip:x;z-index:251670528;mso-position-horizontal-relative:page" coordsize="7551,158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0.png" o:spid="_x0000_s1027" type="#_x0000_t75" style="position:absolute;left:331;width:6553;height:15316;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">
                    <v:imagedata r:id="rId2" o:title=""/>
                  </v:shape>
                  <v:line id="Straight Connector 2050" o:spid="_x0000_s1028" style="position:absolute;flip:y;visibility:visible;mso-wrap-style:square" from="0,4323" to="7259,15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" strokecolor="white [3212]" strokeweight="1pt">
                    <v:stroke joinstyle="miter"/>
                  </v:line>
                  <v:line id="Straight Connector 2051" o:spid="_x0000_s1029" style="position:absolute;visibility:visible;mso-wrap-style:square" from="434,0" to="7551,53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" strokecolor="white [3212]">
                    <v:stroke joinstyle="miter"/>
                  </v:line>
                  <w10:wrap anchorx="page"/>
                </v:group>
              </w:pict>
            </mc:Fallback>
          </mc:AlternateContent>
        </w:r>
        <w:r w:rsidR="004C0D7A" w:rsidRPr="009E71EC">
          <w:rPr>
            <w:rFonts w:ascii="Raleway" w:hAnsi="Raleway"/>
            <w:color w:val="7F7F7F" w:themeColor="background1" w:themeShade="7F"/>
            <w:spacing w:val="60"/>
          </w:rPr>
          <w:t>Page</w:t>
        </w:r>
        <w:r w:rsidR="004C0D7A" w:rsidRPr="009E71EC">
          <w:rPr>
            <w:rFonts w:ascii="Raleway" w:hAnsi="Raleway"/>
          </w:rPr>
          <w:t xml:space="preserve"> | </w:t>
        </w:r>
        <w:r w:rsidR="004C0D7A" w:rsidRPr="00A870C7">
          <w:rPr>
            <w:rFonts w:ascii="Raleway" w:hAnsi="Raleway"/>
            <w:b/>
            <w:bCs/>
          </w:rPr>
          <w:fldChar w:fldCharType="begin"/>
        </w:r>
        <w:r w:rsidR="004C0D7A" w:rsidRPr="00A870C7">
          <w:rPr>
            <w:rFonts w:ascii="Raleway" w:hAnsi="Raleway"/>
            <w:b/>
            <w:bCs/>
          </w:rPr>
          <w:instrText xml:space="preserve"> PAGE   \* MERGEFORMAT </w:instrText>
        </w:r>
        <w:r w:rsidR="004C0D7A" w:rsidRPr="00A870C7">
          <w:rPr>
            <w:rFonts w:ascii="Raleway" w:hAnsi="Raleway"/>
            <w:b/>
            <w:bCs/>
          </w:rPr>
          <w:fldChar w:fldCharType="separate"/>
        </w:r>
        <w:r w:rsidR="004C0D7A">
          <w:rPr>
            <w:rFonts w:ascii="Raleway" w:hAnsi="Raleway"/>
            <w:b/>
            <w:bCs/>
          </w:rPr>
          <w:t>2</w:t>
        </w:r>
        <w:r w:rsidR="004C0D7A" w:rsidRPr="00A870C7">
          <w:rPr>
            <w:rFonts w:ascii="Raleway" w:hAnsi="Raleway"/>
            <w:b/>
            <w:bCs/>
            <w:noProof/>
          </w:rPr>
          <w:fldChar w:fldCharType="end"/>
        </w:r>
      </w:p>
    </w:sdtContent>
  </w:sdt>
  <w:bookmarkEnd w:id="3" w:displacedByCustomXml="prev"/>
  <w:bookmarkEnd w:id="2" w:displacedByCustomXml="prev"/>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C141F3" w14:textId="77777777" w:rsidR="00023B6F" w:rsidRDefault="00023B6F" w:rsidP="00C13F8F">
    <w:pPr>
      <w:pStyle w:val="Header"/>
      <w:ind w:firstLine="7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97" type="#_x0000_t75" style="width:41.4pt;height:46.8pt" o:bullet="t">
        <v:imagedata r:id="rId1" o:title="Bullet Point 1"/>
      </v:shape>
    </w:pict>
  </w:numPicBullet>
  <w:abstractNum w:abstractNumId="0" w15:restartNumberingAfterBreak="0">
    <w:nsid w:val="03866626"/>
    <w:multiLevelType w:val="hybridMultilevel"/>
    <w:tmpl w:val="0108D1BE"/>
    <w:lvl w:ilvl="0" w:tplc="14090001">
      <w:start w:val="1"/>
      <w:numFmt w:val="bullet"/>
      <w:lvlText w:val=""/>
      <w:lvlJc w:val="left"/>
      <w:pPr>
        <w:ind w:left="720" w:hanging="360"/>
      </w:pPr>
      <w:rPr>
        <w:rFonts w:ascii="Symbol" w:hAnsi="Symbol" w:hint="default"/>
      </w:rPr>
    </w:lvl>
    <w:lvl w:ilvl="1" w:tplc="F156197E">
      <w:numFmt w:val="bullet"/>
      <w:lvlText w:val="-"/>
      <w:lvlJc w:val="left"/>
      <w:pPr>
        <w:ind w:left="1440" w:hanging="360"/>
      </w:pPr>
      <w:rPr>
        <w:rFonts w:ascii="Raleway" w:eastAsia="MS Mincho" w:hAnsi="Raleway" w:cs="Times New Roman"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 w15:restartNumberingAfterBreak="0">
    <w:nsid w:val="1F541D31"/>
    <w:multiLevelType w:val="hybridMultilevel"/>
    <w:tmpl w:val="005ABE0C"/>
    <w:lvl w:ilvl="0" w:tplc="094AB310">
      <w:numFmt w:val="bullet"/>
      <w:lvlText w:val="-"/>
      <w:lvlJc w:val="left"/>
      <w:pPr>
        <w:ind w:left="720" w:hanging="360"/>
      </w:pPr>
      <w:rPr>
        <w:rFonts w:ascii="Raleway" w:eastAsia="MS Mincho" w:hAnsi="Raleway" w:cs="Aria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2B7F50FF"/>
    <w:multiLevelType w:val="hybridMultilevel"/>
    <w:tmpl w:val="C1626EA8"/>
    <w:lvl w:ilvl="0" w:tplc="F4E6CBFA">
      <w:start w:val="1"/>
      <w:numFmt w:val="bullet"/>
      <w:lvlText w:val="-"/>
      <w:lvlJc w:val="left"/>
      <w:pPr>
        <w:ind w:left="720" w:hanging="360"/>
      </w:pPr>
      <w:rPr>
        <w:rFonts w:ascii="Raleway" w:eastAsiaTheme="minorHAnsi" w:hAnsi="Raleway" w:cstheme="minorBidi"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 w15:restartNumberingAfterBreak="0">
    <w:nsid w:val="38234929"/>
    <w:multiLevelType w:val="hybridMultilevel"/>
    <w:tmpl w:val="4D66D786"/>
    <w:lvl w:ilvl="0" w:tplc="5B484E2C">
      <w:start w:val="1"/>
      <w:numFmt w:val="decimal"/>
      <w:lvlText w:val="%1."/>
      <w:lvlJc w:val="left"/>
      <w:pPr>
        <w:ind w:left="510" w:hanging="360"/>
      </w:pPr>
      <w:rPr>
        <w:rFonts w:hint="default"/>
      </w:rPr>
    </w:lvl>
    <w:lvl w:ilvl="1" w:tplc="14090019" w:tentative="1">
      <w:start w:val="1"/>
      <w:numFmt w:val="lowerLetter"/>
      <w:lvlText w:val="%2."/>
      <w:lvlJc w:val="left"/>
      <w:pPr>
        <w:ind w:left="1230" w:hanging="360"/>
      </w:pPr>
    </w:lvl>
    <w:lvl w:ilvl="2" w:tplc="1409001B" w:tentative="1">
      <w:start w:val="1"/>
      <w:numFmt w:val="lowerRoman"/>
      <w:lvlText w:val="%3."/>
      <w:lvlJc w:val="right"/>
      <w:pPr>
        <w:ind w:left="1950" w:hanging="180"/>
      </w:pPr>
    </w:lvl>
    <w:lvl w:ilvl="3" w:tplc="1409000F" w:tentative="1">
      <w:start w:val="1"/>
      <w:numFmt w:val="decimal"/>
      <w:lvlText w:val="%4."/>
      <w:lvlJc w:val="left"/>
      <w:pPr>
        <w:ind w:left="2670" w:hanging="360"/>
      </w:pPr>
    </w:lvl>
    <w:lvl w:ilvl="4" w:tplc="14090019" w:tentative="1">
      <w:start w:val="1"/>
      <w:numFmt w:val="lowerLetter"/>
      <w:lvlText w:val="%5."/>
      <w:lvlJc w:val="left"/>
      <w:pPr>
        <w:ind w:left="3390" w:hanging="360"/>
      </w:pPr>
    </w:lvl>
    <w:lvl w:ilvl="5" w:tplc="1409001B" w:tentative="1">
      <w:start w:val="1"/>
      <w:numFmt w:val="lowerRoman"/>
      <w:lvlText w:val="%6."/>
      <w:lvlJc w:val="right"/>
      <w:pPr>
        <w:ind w:left="4110" w:hanging="180"/>
      </w:pPr>
    </w:lvl>
    <w:lvl w:ilvl="6" w:tplc="1409000F" w:tentative="1">
      <w:start w:val="1"/>
      <w:numFmt w:val="decimal"/>
      <w:lvlText w:val="%7."/>
      <w:lvlJc w:val="left"/>
      <w:pPr>
        <w:ind w:left="4830" w:hanging="360"/>
      </w:pPr>
    </w:lvl>
    <w:lvl w:ilvl="7" w:tplc="14090019" w:tentative="1">
      <w:start w:val="1"/>
      <w:numFmt w:val="lowerLetter"/>
      <w:lvlText w:val="%8."/>
      <w:lvlJc w:val="left"/>
      <w:pPr>
        <w:ind w:left="5550" w:hanging="360"/>
      </w:pPr>
    </w:lvl>
    <w:lvl w:ilvl="8" w:tplc="1409001B" w:tentative="1">
      <w:start w:val="1"/>
      <w:numFmt w:val="lowerRoman"/>
      <w:lvlText w:val="%9."/>
      <w:lvlJc w:val="right"/>
      <w:pPr>
        <w:ind w:left="6270" w:hanging="180"/>
      </w:pPr>
    </w:lvl>
  </w:abstractNum>
  <w:abstractNum w:abstractNumId="4" w15:restartNumberingAfterBreak="0">
    <w:nsid w:val="5B8F4265"/>
    <w:multiLevelType w:val="hybridMultilevel"/>
    <w:tmpl w:val="B3AEA4D0"/>
    <w:lvl w:ilvl="0" w:tplc="F25A2508">
      <w:numFmt w:val="bullet"/>
      <w:lvlText w:val=""/>
      <w:lvlPicBulletId w:val="0"/>
      <w:lvlJc w:val="left"/>
      <w:pPr>
        <w:ind w:left="720" w:hanging="360"/>
      </w:pPr>
      <w:rPr>
        <w:rFonts w:ascii="Symbol" w:eastAsia="MS Mincho" w:hAnsi="Symbol" w:hint="default"/>
        <w:color w:val="auto"/>
      </w:rPr>
    </w:lvl>
    <w:lvl w:ilvl="1" w:tplc="14090003">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1"/>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attachedTemplate r:id="rId1"/>
  <w:defaultTabStop w:val="720"/>
  <w:evenAndOddHeaders/>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4CC"/>
    <w:rsid w:val="000130D3"/>
    <w:rsid w:val="00023B6F"/>
    <w:rsid w:val="00052A67"/>
    <w:rsid w:val="000B11F9"/>
    <w:rsid w:val="000E5F6E"/>
    <w:rsid w:val="000F5EDC"/>
    <w:rsid w:val="00147FE6"/>
    <w:rsid w:val="001830CA"/>
    <w:rsid w:val="001A09F1"/>
    <w:rsid w:val="0025101B"/>
    <w:rsid w:val="00266895"/>
    <w:rsid w:val="0029482D"/>
    <w:rsid w:val="00332ED6"/>
    <w:rsid w:val="0034163D"/>
    <w:rsid w:val="0035378A"/>
    <w:rsid w:val="00380126"/>
    <w:rsid w:val="00384720"/>
    <w:rsid w:val="00390E1E"/>
    <w:rsid w:val="003B6BBB"/>
    <w:rsid w:val="00437C61"/>
    <w:rsid w:val="00470E00"/>
    <w:rsid w:val="004C0D7A"/>
    <w:rsid w:val="004C5626"/>
    <w:rsid w:val="004C6AE4"/>
    <w:rsid w:val="004D3B1A"/>
    <w:rsid w:val="005A271B"/>
    <w:rsid w:val="005C05A8"/>
    <w:rsid w:val="005F4952"/>
    <w:rsid w:val="005F5CCC"/>
    <w:rsid w:val="00606488"/>
    <w:rsid w:val="00616E46"/>
    <w:rsid w:val="006A2DC7"/>
    <w:rsid w:val="006F45AA"/>
    <w:rsid w:val="00700D6B"/>
    <w:rsid w:val="007B3858"/>
    <w:rsid w:val="00811C91"/>
    <w:rsid w:val="00811EFD"/>
    <w:rsid w:val="0085691F"/>
    <w:rsid w:val="00916E3C"/>
    <w:rsid w:val="00937C14"/>
    <w:rsid w:val="009B161E"/>
    <w:rsid w:val="009C2679"/>
    <w:rsid w:val="009C667E"/>
    <w:rsid w:val="00A517EE"/>
    <w:rsid w:val="00A73D3E"/>
    <w:rsid w:val="00AD2759"/>
    <w:rsid w:val="00AF432F"/>
    <w:rsid w:val="00B304CC"/>
    <w:rsid w:val="00B52200"/>
    <w:rsid w:val="00B63E0B"/>
    <w:rsid w:val="00B85FC1"/>
    <w:rsid w:val="00BF2287"/>
    <w:rsid w:val="00C13F8F"/>
    <w:rsid w:val="00CA230F"/>
    <w:rsid w:val="00D12E78"/>
    <w:rsid w:val="00D13564"/>
    <w:rsid w:val="00D55210"/>
    <w:rsid w:val="00D63CF2"/>
    <w:rsid w:val="00E05E77"/>
    <w:rsid w:val="00E31AF0"/>
    <w:rsid w:val="00E354EC"/>
    <w:rsid w:val="00E60044"/>
    <w:rsid w:val="00E64E99"/>
    <w:rsid w:val="00E90028"/>
    <w:rsid w:val="00ED0194"/>
    <w:rsid w:val="00EE6321"/>
    <w:rsid w:val="00F00C2E"/>
    <w:rsid w:val="00F90327"/>
    <w:rsid w:val="00FB543E"/>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66D31DF"/>
  <w14:defaultImageDpi w14:val="300"/>
  <w15:chartTrackingRefBased/>
  <w15:docId w15:val="{EC7AC6E7-4AEA-4981-B25C-CCA7C66FA2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NZ" w:eastAsia="en-N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paragraph" w:styleId="Heading2">
    <w:name w:val="heading 2"/>
    <w:basedOn w:val="Normal"/>
    <w:next w:val="Normal"/>
    <w:link w:val="Heading2Char"/>
    <w:uiPriority w:val="9"/>
    <w:qFormat/>
    <w:rsid w:val="006A2DC7"/>
    <w:pPr>
      <w:keepNext/>
      <w:spacing w:before="240" w:after="60" w:line="276" w:lineRule="auto"/>
      <w:outlineLvl w:val="1"/>
    </w:pPr>
    <w:rPr>
      <w:rFonts w:eastAsia="Times New Roman"/>
      <w:b/>
      <w:bCs/>
      <w:i/>
      <w:iCs/>
      <w:sz w:val="28"/>
      <w:szCs w:val="28"/>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90327"/>
    <w:rPr>
      <w:rFonts w:ascii="Lucida Grande" w:hAnsi="Lucida Grande" w:cs="Lucida Grande"/>
      <w:sz w:val="18"/>
      <w:szCs w:val="18"/>
    </w:rPr>
  </w:style>
  <w:style w:type="character" w:customStyle="1" w:styleId="BalloonTextChar">
    <w:name w:val="Balloon Text Char"/>
    <w:link w:val="BalloonText"/>
    <w:uiPriority w:val="99"/>
    <w:semiHidden/>
    <w:rsid w:val="00F90327"/>
    <w:rPr>
      <w:rFonts w:ascii="Lucida Grande" w:hAnsi="Lucida Grande" w:cs="Lucida Grande"/>
      <w:sz w:val="18"/>
      <w:szCs w:val="18"/>
    </w:rPr>
  </w:style>
  <w:style w:type="paragraph" w:styleId="Header">
    <w:name w:val="header"/>
    <w:basedOn w:val="Normal"/>
    <w:link w:val="HeaderChar"/>
    <w:uiPriority w:val="99"/>
    <w:unhideWhenUsed/>
    <w:rsid w:val="00F90327"/>
    <w:pPr>
      <w:tabs>
        <w:tab w:val="center" w:pos="4320"/>
        <w:tab w:val="right" w:pos="8640"/>
      </w:tabs>
    </w:pPr>
  </w:style>
  <w:style w:type="character" w:customStyle="1" w:styleId="HeaderChar">
    <w:name w:val="Header Char"/>
    <w:basedOn w:val="DefaultParagraphFont"/>
    <w:link w:val="Header"/>
    <w:uiPriority w:val="99"/>
    <w:rsid w:val="00F90327"/>
  </w:style>
  <w:style w:type="paragraph" w:styleId="Footer">
    <w:name w:val="footer"/>
    <w:basedOn w:val="Normal"/>
    <w:link w:val="FooterChar"/>
    <w:uiPriority w:val="99"/>
    <w:unhideWhenUsed/>
    <w:rsid w:val="00F90327"/>
    <w:pPr>
      <w:tabs>
        <w:tab w:val="center" w:pos="4320"/>
        <w:tab w:val="right" w:pos="8640"/>
      </w:tabs>
    </w:pPr>
  </w:style>
  <w:style w:type="character" w:customStyle="1" w:styleId="FooterChar">
    <w:name w:val="Footer Char"/>
    <w:basedOn w:val="DefaultParagraphFont"/>
    <w:link w:val="Footer"/>
    <w:uiPriority w:val="99"/>
    <w:rsid w:val="00F90327"/>
  </w:style>
  <w:style w:type="paragraph" w:styleId="NormalWeb">
    <w:name w:val="Normal (Web)"/>
    <w:basedOn w:val="Normal"/>
    <w:uiPriority w:val="99"/>
    <w:semiHidden/>
    <w:unhideWhenUsed/>
    <w:rsid w:val="00700D6B"/>
    <w:pPr>
      <w:spacing w:before="100" w:beforeAutospacing="1" w:after="100" w:afterAutospacing="1"/>
    </w:pPr>
    <w:rPr>
      <w:rFonts w:ascii="Times New Roman" w:eastAsiaTheme="minorEastAsia" w:hAnsi="Times New Roman"/>
      <w:lang w:val="en-NZ" w:eastAsia="en-NZ"/>
    </w:rPr>
  </w:style>
  <w:style w:type="paragraph" w:styleId="ListParagraph">
    <w:name w:val="List Paragraph"/>
    <w:basedOn w:val="Normal"/>
    <w:uiPriority w:val="34"/>
    <w:qFormat/>
    <w:rsid w:val="00D13564"/>
    <w:pPr>
      <w:ind w:left="720"/>
      <w:contextualSpacing/>
    </w:pPr>
  </w:style>
  <w:style w:type="table" w:styleId="TableGrid">
    <w:name w:val="Table Grid"/>
    <w:basedOn w:val="TableNormal"/>
    <w:uiPriority w:val="59"/>
    <w:rsid w:val="003847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6A2DC7"/>
    <w:rPr>
      <w:rFonts w:eastAsia="Times New Roman"/>
      <w:b/>
      <w:bCs/>
      <w:i/>
      <w:iCs/>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7774902">
      <w:bodyDiv w:val="1"/>
      <w:marLeft w:val="0"/>
      <w:marRight w:val="0"/>
      <w:marTop w:val="0"/>
      <w:marBottom w:val="0"/>
      <w:divBdr>
        <w:top w:val="none" w:sz="0" w:space="0" w:color="auto"/>
        <w:left w:val="none" w:sz="0" w:space="0" w:color="auto"/>
        <w:bottom w:val="none" w:sz="0" w:space="0" w:color="auto"/>
        <w:right w:val="none" w:sz="0" w:space="0" w:color="auto"/>
      </w:divBdr>
      <w:divsChild>
        <w:div w:id="543718553">
          <w:marLeft w:val="547"/>
          <w:marRight w:val="0"/>
          <w:marTop w:val="0"/>
          <w:marBottom w:val="0"/>
          <w:divBdr>
            <w:top w:val="none" w:sz="0" w:space="0" w:color="auto"/>
            <w:left w:val="none" w:sz="0" w:space="0" w:color="auto"/>
            <w:bottom w:val="none" w:sz="0" w:space="0" w:color="auto"/>
            <w:right w:val="none" w:sz="0" w:space="0" w:color="auto"/>
          </w:divBdr>
        </w:div>
      </w:divsChild>
    </w:div>
  </w:divs>
  <w:allowPNG/>
  <w:pixelsPerInch w:val="30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diagramLayout" Target="diagrams/layout1.xml"/><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diagramData" Target="diagrams/data1.xm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microsoft.com/office/2007/relationships/diagramDrawing" Target="diagrams/drawing1.xml"/><Relationship Id="rId20" Type="http://schemas.openxmlformats.org/officeDocument/2006/relationships/header" Target="header1.xml"/><Relationship Id="rId29"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header" Target="header2.xml"/><Relationship Id="rId28" Type="http://schemas.openxmlformats.org/officeDocument/2006/relationships/customXml" Target="../customXml/item3.xml"/><Relationship Id="rId10" Type="http://schemas.openxmlformats.org/officeDocument/2006/relationships/image" Target="media/image4.png"/><Relationship Id="rId19" Type="http://schemas.openxmlformats.org/officeDocument/2006/relationships/image" Target="media/image8.jp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diagramQuickStyle" Target="diagrams/quickStyle1.xml"/><Relationship Id="rId22" Type="http://schemas.openxmlformats.org/officeDocument/2006/relationships/footer" Target="footer2.xml"/><Relationship Id="rId27" Type="http://schemas.openxmlformats.org/officeDocument/2006/relationships/customXml" Target="../customXml/item2.xml"/></Relationships>
</file>

<file path=word/_rels/footer1.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foot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_rels/footer3.xml.rels><?xml version="1.0" encoding="UTF-8" standalone="yes"?>
<Relationships xmlns="http://schemas.openxmlformats.org/package/2006/relationships"><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y%20Drive\shared%20folder\Culture%20By%20Design\Templates\CbD%20Workbook.dotx" TargetMode="External"/></Relationships>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4A434EF-314C-4C15-82E4-BBA7AF586C5A}" type="doc">
      <dgm:prSet loTypeId="urn:microsoft.com/office/officeart/2005/8/layout/pyramid1" loCatId="pyramid" qsTypeId="urn:microsoft.com/office/officeart/2005/8/quickstyle/simple1" qsCatId="simple" csTypeId="urn:microsoft.com/office/officeart/2005/8/colors/colorful4" csCatId="colorful" phldr="1"/>
      <dgm:spPr/>
    </dgm:pt>
    <dgm:pt modelId="{1683F12A-D37D-4D71-B8C9-6DC4C996413B}">
      <dgm:prSet phldrT="[Text]" custT="1"/>
      <dgm:spPr/>
      <dgm:t>
        <a:bodyPr/>
        <a:lstStyle/>
        <a:p>
          <a:r>
            <a:rPr lang="en-US" sz="1200" b="1">
              <a:latin typeface="Raleway" panose="020B0003030101060003" pitchFamily="34" charset="0"/>
            </a:rPr>
            <a:t>Education</a:t>
          </a:r>
          <a:br>
            <a:rPr lang="en-US" sz="1200" b="1">
              <a:latin typeface="Raleway" panose="020B0003030101060003" pitchFamily="34" charset="0"/>
            </a:rPr>
          </a:br>
          <a:r>
            <a:rPr lang="en-US" sz="1200" b="1">
              <a:latin typeface="Raleway" panose="020B0003030101060003" pitchFamily="34" charset="0"/>
            </a:rPr>
            <a:t> 10%</a:t>
          </a:r>
        </a:p>
      </dgm:t>
    </dgm:pt>
    <dgm:pt modelId="{70DB2BAB-EFD1-4155-B89F-6B326E4EB1B7}" type="parTrans" cxnId="{4349256C-755F-4AB6-AEEE-C22230E4817A}">
      <dgm:prSet/>
      <dgm:spPr/>
      <dgm:t>
        <a:bodyPr/>
        <a:lstStyle/>
        <a:p>
          <a:endParaRPr lang="en-US"/>
        </a:p>
      </dgm:t>
    </dgm:pt>
    <dgm:pt modelId="{D7F6B5D0-F6E5-4F98-94E5-45C7F138B6DC}" type="sibTrans" cxnId="{4349256C-755F-4AB6-AEEE-C22230E4817A}">
      <dgm:prSet/>
      <dgm:spPr/>
      <dgm:t>
        <a:bodyPr/>
        <a:lstStyle/>
        <a:p>
          <a:endParaRPr lang="en-US"/>
        </a:p>
      </dgm:t>
    </dgm:pt>
    <dgm:pt modelId="{994A1AC6-2521-495B-9D76-9A1C710C50DE}">
      <dgm:prSet phldrT="[Text]" custT="1"/>
      <dgm:spPr/>
      <dgm:t>
        <a:bodyPr/>
        <a:lstStyle/>
        <a:p>
          <a:r>
            <a:rPr lang="en-US" sz="1200" b="1">
              <a:latin typeface="Raleway" panose="020B0003030101060003" pitchFamily="34" charset="0"/>
            </a:rPr>
            <a:t>Exposure 20%</a:t>
          </a:r>
        </a:p>
      </dgm:t>
    </dgm:pt>
    <dgm:pt modelId="{251DEB52-CDAF-47E3-9E01-4051920D3457}" type="parTrans" cxnId="{177106CB-6386-4FC1-BC3F-862731D0D40E}">
      <dgm:prSet/>
      <dgm:spPr/>
      <dgm:t>
        <a:bodyPr/>
        <a:lstStyle/>
        <a:p>
          <a:endParaRPr lang="en-US"/>
        </a:p>
      </dgm:t>
    </dgm:pt>
    <dgm:pt modelId="{0BC8CE75-E10D-49F7-9098-3DAFFEAE5847}" type="sibTrans" cxnId="{177106CB-6386-4FC1-BC3F-862731D0D40E}">
      <dgm:prSet/>
      <dgm:spPr/>
      <dgm:t>
        <a:bodyPr/>
        <a:lstStyle/>
        <a:p>
          <a:endParaRPr lang="en-US"/>
        </a:p>
      </dgm:t>
    </dgm:pt>
    <dgm:pt modelId="{6CEF9CC6-E800-4E21-A3A0-18A0A7E36A47}">
      <dgm:prSet phldrT="[Text]" custT="1"/>
      <dgm:spPr/>
      <dgm:t>
        <a:bodyPr/>
        <a:lstStyle/>
        <a:p>
          <a:r>
            <a:rPr lang="en-US" sz="1200" b="1">
              <a:solidFill>
                <a:schemeClr val="bg1"/>
              </a:solidFill>
              <a:latin typeface="Raleway" panose="020B0003030101060003" pitchFamily="34" charset="0"/>
            </a:rPr>
            <a:t>Experience 70%</a:t>
          </a:r>
        </a:p>
      </dgm:t>
    </dgm:pt>
    <dgm:pt modelId="{67AFF1EC-79E1-4ACE-A8FE-5213AAD24798}" type="parTrans" cxnId="{2A31A98A-9149-42C8-AF55-250716BBEC9D}">
      <dgm:prSet/>
      <dgm:spPr/>
      <dgm:t>
        <a:bodyPr/>
        <a:lstStyle/>
        <a:p>
          <a:endParaRPr lang="en-US"/>
        </a:p>
      </dgm:t>
    </dgm:pt>
    <dgm:pt modelId="{9532BC20-94D0-4D97-ABA3-F3F3B63E88F3}" type="sibTrans" cxnId="{2A31A98A-9149-42C8-AF55-250716BBEC9D}">
      <dgm:prSet/>
      <dgm:spPr/>
      <dgm:t>
        <a:bodyPr/>
        <a:lstStyle/>
        <a:p>
          <a:endParaRPr lang="en-US"/>
        </a:p>
      </dgm:t>
    </dgm:pt>
    <dgm:pt modelId="{B93275B7-3635-4B99-9E94-C6753DFAEC18}" type="pres">
      <dgm:prSet presAssocID="{C4A434EF-314C-4C15-82E4-BBA7AF586C5A}" presName="Name0" presStyleCnt="0">
        <dgm:presLayoutVars>
          <dgm:dir/>
          <dgm:animLvl val="lvl"/>
          <dgm:resizeHandles val="exact"/>
        </dgm:presLayoutVars>
      </dgm:prSet>
      <dgm:spPr/>
    </dgm:pt>
    <dgm:pt modelId="{235E6664-07EC-47F1-A86B-288FFFE907CD}" type="pres">
      <dgm:prSet presAssocID="{1683F12A-D37D-4D71-B8C9-6DC4C996413B}" presName="Name8" presStyleCnt="0"/>
      <dgm:spPr/>
    </dgm:pt>
    <dgm:pt modelId="{C98C6462-B3B2-45B9-AF56-2F91E946B9DE}" type="pres">
      <dgm:prSet presAssocID="{1683F12A-D37D-4D71-B8C9-6DC4C996413B}" presName="level" presStyleLbl="node1" presStyleIdx="0" presStyleCnt="3" custScaleY="57495">
        <dgm:presLayoutVars>
          <dgm:chMax val="1"/>
          <dgm:bulletEnabled val="1"/>
        </dgm:presLayoutVars>
      </dgm:prSet>
      <dgm:spPr/>
    </dgm:pt>
    <dgm:pt modelId="{1A12A4AD-2977-4323-984E-009CCD6DB116}" type="pres">
      <dgm:prSet presAssocID="{1683F12A-D37D-4D71-B8C9-6DC4C996413B}" presName="levelTx" presStyleLbl="revTx" presStyleIdx="0" presStyleCnt="0">
        <dgm:presLayoutVars>
          <dgm:chMax val="1"/>
          <dgm:bulletEnabled val="1"/>
        </dgm:presLayoutVars>
      </dgm:prSet>
      <dgm:spPr/>
    </dgm:pt>
    <dgm:pt modelId="{423DCB3D-736D-4EA7-B276-9A5689640CB9}" type="pres">
      <dgm:prSet presAssocID="{994A1AC6-2521-495B-9D76-9A1C710C50DE}" presName="Name8" presStyleCnt="0"/>
      <dgm:spPr/>
    </dgm:pt>
    <dgm:pt modelId="{611F36C6-9023-4839-90FE-2C50DD073139}" type="pres">
      <dgm:prSet presAssocID="{994A1AC6-2521-495B-9D76-9A1C710C50DE}" presName="level" presStyleLbl="node1" presStyleIdx="1" presStyleCnt="3" custScaleY="53608">
        <dgm:presLayoutVars>
          <dgm:chMax val="1"/>
          <dgm:bulletEnabled val="1"/>
        </dgm:presLayoutVars>
      </dgm:prSet>
      <dgm:spPr/>
    </dgm:pt>
    <dgm:pt modelId="{84075449-BA34-43E1-9086-EC34FDA7B06B}" type="pres">
      <dgm:prSet presAssocID="{994A1AC6-2521-495B-9D76-9A1C710C50DE}" presName="levelTx" presStyleLbl="revTx" presStyleIdx="0" presStyleCnt="0">
        <dgm:presLayoutVars>
          <dgm:chMax val="1"/>
          <dgm:bulletEnabled val="1"/>
        </dgm:presLayoutVars>
      </dgm:prSet>
      <dgm:spPr/>
    </dgm:pt>
    <dgm:pt modelId="{C2AAFFCF-E6D2-44A2-AD42-60AE504792D2}" type="pres">
      <dgm:prSet presAssocID="{6CEF9CC6-E800-4E21-A3A0-18A0A7E36A47}" presName="Name8" presStyleCnt="0"/>
      <dgm:spPr/>
    </dgm:pt>
    <dgm:pt modelId="{6D6E0773-DD1A-4284-9914-2C403AA766FD}" type="pres">
      <dgm:prSet presAssocID="{6CEF9CC6-E800-4E21-A3A0-18A0A7E36A47}" presName="level" presStyleLbl="node1" presStyleIdx="2" presStyleCnt="3" custLinFactNeighborX="4685" custLinFactNeighborY="83411">
        <dgm:presLayoutVars>
          <dgm:chMax val="1"/>
          <dgm:bulletEnabled val="1"/>
        </dgm:presLayoutVars>
      </dgm:prSet>
      <dgm:spPr/>
    </dgm:pt>
    <dgm:pt modelId="{5849358B-2767-4C43-8413-B0724D4C42CD}" type="pres">
      <dgm:prSet presAssocID="{6CEF9CC6-E800-4E21-A3A0-18A0A7E36A47}" presName="levelTx" presStyleLbl="revTx" presStyleIdx="0" presStyleCnt="0">
        <dgm:presLayoutVars>
          <dgm:chMax val="1"/>
          <dgm:bulletEnabled val="1"/>
        </dgm:presLayoutVars>
      </dgm:prSet>
      <dgm:spPr/>
    </dgm:pt>
  </dgm:ptLst>
  <dgm:cxnLst>
    <dgm:cxn modelId="{2AF2B91E-C97C-45B7-B728-433DBE8314DE}" type="presOf" srcId="{1683F12A-D37D-4D71-B8C9-6DC4C996413B}" destId="{1A12A4AD-2977-4323-984E-009CCD6DB116}" srcOrd="1" destOrd="0" presId="urn:microsoft.com/office/officeart/2005/8/layout/pyramid1"/>
    <dgm:cxn modelId="{238E5841-EE8C-414B-B2D8-E23F022D0E0C}" type="presOf" srcId="{1683F12A-D37D-4D71-B8C9-6DC4C996413B}" destId="{C98C6462-B3B2-45B9-AF56-2F91E946B9DE}" srcOrd="0" destOrd="0" presId="urn:microsoft.com/office/officeart/2005/8/layout/pyramid1"/>
    <dgm:cxn modelId="{35108F43-77C9-4672-8429-F03B6D2575DD}" type="presOf" srcId="{994A1AC6-2521-495B-9D76-9A1C710C50DE}" destId="{84075449-BA34-43E1-9086-EC34FDA7B06B}" srcOrd="1" destOrd="0" presId="urn:microsoft.com/office/officeart/2005/8/layout/pyramid1"/>
    <dgm:cxn modelId="{4349256C-755F-4AB6-AEEE-C22230E4817A}" srcId="{C4A434EF-314C-4C15-82E4-BBA7AF586C5A}" destId="{1683F12A-D37D-4D71-B8C9-6DC4C996413B}" srcOrd="0" destOrd="0" parTransId="{70DB2BAB-EFD1-4155-B89F-6B326E4EB1B7}" sibTransId="{D7F6B5D0-F6E5-4F98-94E5-45C7F138B6DC}"/>
    <dgm:cxn modelId="{2A31A98A-9149-42C8-AF55-250716BBEC9D}" srcId="{C4A434EF-314C-4C15-82E4-BBA7AF586C5A}" destId="{6CEF9CC6-E800-4E21-A3A0-18A0A7E36A47}" srcOrd="2" destOrd="0" parTransId="{67AFF1EC-79E1-4ACE-A8FE-5213AAD24798}" sibTransId="{9532BC20-94D0-4D97-ABA3-F3F3B63E88F3}"/>
    <dgm:cxn modelId="{BB8CC691-FA78-40DE-ACEA-8DB0ABB75778}" type="presOf" srcId="{6CEF9CC6-E800-4E21-A3A0-18A0A7E36A47}" destId="{5849358B-2767-4C43-8413-B0724D4C42CD}" srcOrd="1" destOrd="0" presId="urn:microsoft.com/office/officeart/2005/8/layout/pyramid1"/>
    <dgm:cxn modelId="{FA6709A9-0D0B-4D12-AE5B-791DEB936FC1}" type="presOf" srcId="{6CEF9CC6-E800-4E21-A3A0-18A0A7E36A47}" destId="{6D6E0773-DD1A-4284-9914-2C403AA766FD}" srcOrd="0" destOrd="0" presId="urn:microsoft.com/office/officeart/2005/8/layout/pyramid1"/>
    <dgm:cxn modelId="{58A4A5B9-CD9A-4889-A6EA-7A5A6AF71A43}" type="presOf" srcId="{C4A434EF-314C-4C15-82E4-BBA7AF586C5A}" destId="{B93275B7-3635-4B99-9E94-C6753DFAEC18}" srcOrd="0" destOrd="0" presId="urn:microsoft.com/office/officeart/2005/8/layout/pyramid1"/>
    <dgm:cxn modelId="{177106CB-6386-4FC1-BC3F-862731D0D40E}" srcId="{C4A434EF-314C-4C15-82E4-BBA7AF586C5A}" destId="{994A1AC6-2521-495B-9D76-9A1C710C50DE}" srcOrd="1" destOrd="0" parTransId="{251DEB52-CDAF-47E3-9E01-4051920D3457}" sibTransId="{0BC8CE75-E10D-49F7-9098-3DAFFEAE5847}"/>
    <dgm:cxn modelId="{60BEE7EA-C49F-4FAD-B952-241D0A5F671D}" type="presOf" srcId="{994A1AC6-2521-495B-9D76-9A1C710C50DE}" destId="{611F36C6-9023-4839-90FE-2C50DD073139}" srcOrd="0" destOrd="0" presId="urn:microsoft.com/office/officeart/2005/8/layout/pyramid1"/>
    <dgm:cxn modelId="{04C17C5A-E5C3-4C3D-9644-C99C73164623}" type="presParOf" srcId="{B93275B7-3635-4B99-9E94-C6753DFAEC18}" destId="{235E6664-07EC-47F1-A86B-288FFFE907CD}" srcOrd="0" destOrd="0" presId="urn:microsoft.com/office/officeart/2005/8/layout/pyramid1"/>
    <dgm:cxn modelId="{F08F7F7A-0EF3-4745-8953-528280B4A8FF}" type="presParOf" srcId="{235E6664-07EC-47F1-A86B-288FFFE907CD}" destId="{C98C6462-B3B2-45B9-AF56-2F91E946B9DE}" srcOrd="0" destOrd="0" presId="urn:microsoft.com/office/officeart/2005/8/layout/pyramid1"/>
    <dgm:cxn modelId="{ACFA684E-E497-49AD-9D85-BEF0CCBE99EE}" type="presParOf" srcId="{235E6664-07EC-47F1-A86B-288FFFE907CD}" destId="{1A12A4AD-2977-4323-984E-009CCD6DB116}" srcOrd="1" destOrd="0" presId="urn:microsoft.com/office/officeart/2005/8/layout/pyramid1"/>
    <dgm:cxn modelId="{5761BFF1-D66F-43C0-BE20-AF6BFC53EE6F}" type="presParOf" srcId="{B93275B7-3635-4B99-9E94-C6753DFAEC18}" destId="{423DCB3D-736D-4EA7-B276-9A5689640CB9}" srcOrd="1" destOrd="0" presId="urn:microsoft.com/office/officeart/2005/8/layout/pyramid1"/>
    <dgm:cxn modelId="{3E9AF8F9-C3B1-4BE8-96D6-49E61D8A27A7}" type="presParOf" srcId="{423DCB3D-736D-4EA7-B276-9A5689640CB9}" destId="{611F36C6-9023-4839-90FE-2C50DD073139}" srcOrd="0" destOrd="0" presId="urn:microsoft.com/office/officeart/2005/8/layout/pyramid1"/>
    <dgm:cxn modelId="{B0F58E8C-1C36-450E-AAFE-B00519ED441A}" type="presParOf" srcId="{423DCB3D-736D-4EA7-B276-9A5689640CB9}" destId="{84075449-BA34-43E1-9086-EC34FDA7B06B}" srcOrd="1" destOrd="0" presId="urn:microsoft.com/office/officeart/2005/8/layout/pyramid1"/>
    <dgm:cxn modelId="{69D52CD7-2FC6-432A-802D-E9FDB85C8F3A}" type="presParOf" srcId="{B93275B7-3635-4B99-9E94-C6753DFAEC18}" destId="{C2AAFFCF-E6D2-44A2-AD42-60AE504792D2}" srcOrd="2" destOrd="0" presId="urn:microsoft.com/office/officeart/2005/8/layout/pyramid1"/>
    <dgm:cxn modelId="{44BA398B-4A95-4EC5-8E39-D38EACBF6C1A}" type="presParOf" srcId="{C2AAFFCF-E6D2-44A2-AD42-60AE504792D2}" destId="{6D6E0773-DD1A-4284-9914-2C403AA766FD}" srcOrd="0" destOrd="0" presId="urn:microsoft.com/office/officeart/2005/8/layout/pyramid1"/>
    <dgm:cxn modelId="{A65498B7-59C5-4DC3-AC93-E0178D9237E2}" type="presParOf" srcId="{C2AAFFCF-E6D2-44A2-AD42-60AE504792D2}" destId="{5849358B-2767-4C43-8413-B0724D4C42CD}" srcOrd="1" destOrd="0" presId="urn:microsoft.com/office/officeart/2005/8/layout/pyramid1"/>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98C6462-B3B2-45B9-AF56-2F91E946B9DE}">
      <dsp:nvSpPr>
        <dsp:cNvPr id="0" name=""/>
        <dsp:cNvSpPr/>
      </dsp:nvSpPr>
      <dsp:spPr>
        <a:xfrm>
          <a:off x="1335799" y="0"/>
          <a:ext cx="999971" cy="831415"/>
        </a:xfrm>
        <a:prstGeom prst="trapezoid">
          <a:avLst>
            <a:gd name="adj" fmla="val 60137"/>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n-US" sz="1200" b="1" kern="1200">
              <a:latin typeface="Raleway" panose="020B0003030101060003" pitchFamily="34" charset="0"/>
            </a:rPr>
            <a:t>Education</a:t>
          </a:r>
          <a:br>
            <a:rPr lang="en-US" sz="1200" b="1" kern="1200">
              <a:latin typeface="Raleway" panose="020B0003030101060003" pitchFamily="34" charset="0"/>
            </a:rPr>
          </a:br>
          <a:r>
            <a:rPr lang="en-US" sz="1200" b="1" kern="1200">
              <a:latin typeface="Raleway" panose="020B0003030101060003" pitchFamily="34" charset="0"/>
            </a:rPr>
            <a:t> 10%</a:t>
          </a:r>
        </a:p>
      </dsp:txBody>
      <dsp:txXfrm>
        <a:off x="1335799" y="0"/>
        <a:ext cx="999971" cy="831415"/>
      </dsp:txXfrm>
    </dsp:sp>
    <dsp:sp modelId="{611F36C6-9023-4839-90FE-2C50DD073139}">
      <dsp:nvSpPr>
        <dsp:cNvPr id="0" name=""/>
        <dsp:cNvSpPr/>
      </dsp:nvSpPr>
      <dsp:spPr>
        <a:xfrm>
          <a:off x="869615" y="831415"/>
          <a:ext cx="1932338" cy="775207"/>
        </a:xfrm>
        <a:prstGeom prst="trapezoid">
          <a:avLst>
            <a:gd name="adj" fmla="val 60137"/>
          </a:avLst>
        </a:prstGeom>
        <a:solidFill>
          <a:schemeClr val="accent4">
            <a:hueOff val="5197846"/>
            <a:satOff val="-23984"/>
            <a:lumOff val="88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n-US" sz="1200" b="1" kern="1200">
              <a:latin typeface="Raleway" panose="020B0003030101060003" pitchFamily="34" charset="0"/>
            </a:rPr>
            <a:t>Exposure 20%</a:t>
          </a:r>
        </a:p>
      </dsp:txBody>
      <dsp:txXfrm>
        <a:off x="1207775" y="831415"/>
        <a:ext cx="1256019" cy="775207"/>
      </dsp:txXfrm>
    </dsp:sp>
    <dsp:sp modelId="{6D6E0773-DD1A-4284-9914-2C403AA766FD}">
      <dsp:nvSpPr>
        <dsp:cNvPr id="0" name=""/>
        <dsp:cNvSpPr/>
      </dsp:nvSpPr>
      <dsp:spPr>
        <a:xfrm>
          <a:off x="0" y="1606622"/>
          <a:ext cx="3671570" cy="1446066"/>
        </a:xfrm>
        <a:prstGeom prst="trapezoid">
          <a:avLst>
            <a:gd name="adj" fmla="val 60137"/>
          </a:avLst>
        </a:prstGeom>
        <a:solidFill>
          <a:schemeClr val="accent4">
            <a:hueOff val="10395692"/>
            <a:satOff val="-47968"/>
            <a:lumOff val="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n-US" sz="1200" b="1" kern="1200">
              <a:solidFill>
                <a:schemeClr val="bg1"/>
              </a:solidFill>
              <a:latin typeface="Raleway" panose="020B0003030101060003" pitchFamily="34" charset="0"/>
            </a:rPr>
            <a:t>Experience 70%</a:t>
          </a:r>
        </a:p>
      </dsp:txBody>
      <dsp:txXfrm>
        <a:off x="642524" y="1606622"/>
        <a:ext cx="2386520" cy="1446066"/>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0EBF2AA6DC894449BCDF871F0340D1CC" ma:contentTypeVersion="13" ma:contentTypeDescription="Create a new document." ma:contentTypeScope="" ma:versionID="0ddae9fc18278bf7b7a1f64e635ec35f">
  <xsd:schema xmlns:xsd="http://www.w3.org/2001/XMLSchema" xmlns:xs="http://www.w3.org/2001/XMLSchema" xmlns:p="http://schemas.microsoft.com/office/2006/metadata/properties" xmlns:ns2="05473fb2-02f4-4159-9838-e4313552dbe6" xmlns:ns3="f0e87bf3-135e-4af9-8f90-017ae4caf735" targetNamespace="http://schemas.microsoft.com/office/2006/metadata/properties" ma:root="true" ma:fieldsID="5ed890a1f0c09ae42d2684b6fbf05cc5" ns2:_="" ns3:_="">
    <xsd:import namespace="05473fb2-02f4-4159-9838-e4313552dbe6"/>
    <xsd:import namespace="f0e87bf3-135e-4af9-8f90-017ae4caf73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473fb2-02f4-4159-9838-e4313552dbe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9ca9007a-31c0-468b-8633-4dcf289dde6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0e87bf3-135e-4af9-8f90-017ae4caf735"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583a30c2-a2ad-4e5f-8f35-f84142285151}" ma:internalName="TaxCatchAll" ma:showField="CatchAllData" ma:web="f0e87bf3-135e-4af9-8f90-017ae4caf73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ediaLengthInSeconds xmlns="05473fb2-02f4-4159-9838-e4313552dbe6" xsi:nil="true"/>
    <TaxCatchAll xmlns="f0e87bf3-135e-4af9-8f90-017ae4caf735" xsi:nil="true"/>
    <lcf76f155ced4ddcb4097134ff3c332f xmlns="05473fb2-02f4-4159-9838-e4313552dbe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0598CE0-2DA7-40EC-8AC4-0F85C6985949}">
  <ds:schemaRefs>
    <ds:schemaRef ds:uri="http://schemas.openxmlformats.org/officeDocument/2006/bibliography"/>
  </ds:schemaRefs>
</ds:datastoreItem>
</file>

<file path=customXml/itemProps2.xml><?xml version="1.0" encoding="utf-8"?>
<ds:datastoreItem xmlns:ds="http://schemas.openxmlformats.org/officeDocument/2006/customXml" ds:itemID="{94EBBC34-F30A-4B16-A655-AE6E2746D003}"/>
</file>

<file path=customXml/itemProps3.xml><?xml version="1.0" encoding="utf-8"?>
<ds:datastoreItem xmlns:ds="http://schemas.openxmlformats.org/officeDocument/2006/customXml" ds:itemID="{497291A1-3F0B-42BB-9C84-3A0F144CB195}"/>
</file>

<file path=customXml/itemProps4.xml><?xml version="1.0" encoding="utf-8"?>
<ds:datastoreItem xmlns:ds="http://schemas.openxmlformats.org/officeDocument/2006/customXml" ds:itemID="{5E2946AE-F38E-4946-A766-E86545326B4D}"/>
</file>

<file path=docProps/app.xml><?xml version="1.0" encoding="utf-8"?>
<Properties xmlns="http://schemas.openxmlformats.org/officeDocument/2006/extended-properties" xmlns:vt="http://schemas.openxmlformats.org/officeDocument/2006/docPropsVTypes">
  <Template>CbD Workbook</Template>
  <TotalTime>4389</TotalTime>
  <Pages>14</Pages>
  <Words>755</Words>
  <Characters>4306</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Johnston</dc:creator>
  <cp:keywords/>
  <dc:description/>
  <cp:lastModifiedBy>Laura Dickson</cp:lastModifiedBy>
  <cp:revision>15</cp:revision>
  <cp:lastPrinted>2019-02-18T01:35:00Z</cp:lastPrinted>
  <dcterms:created xsi:type="dcterms:W3CDTF">2017-11-15T23:36:00Z</dcterms:created>
  <dcterms:modified xsi:type="dcterms:W3CDTF">2020-09-24T08:37:00Z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0x0101000EBF2AA6DC894449BCDF871F0340D1CC</vt:lpwstr>
  </property>
  <property fmtid="{D5CDD505-2E9C-101B-9397-08002B2CF9AE}" pid="3" name="Order">
    <vt:r8>92200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